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F0" w:rsidRPr="003732E9" w:rsidRDefault="001959F0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sz w:val="28"/>
          <w:szCs w:val="28"/>
          <w:u w:val="single"/>
          <w:lang w:val="ru-RU"/>
        </w:rPr>
      </w:pPr>
      <w:r w:rsidRPr="003732E9">
        <w:rPr>
          <w:b/>
          <w:sz w:val="24"/>
          <w:szCs w:val="24"/>
          <w:u w:val="single"/>
          <w:lang w:val="ru-RU"/>
        </w:rPr>
        <w:t xml:space="preserve">План уџбеника за стручне предмете за подручје рада </w:t>
      </w:r>
      <w:r w:rsidRPr="003732E9">
        <w:rPr>
          <w:b/>
          <w:sz w:val="28"/>
          <w:szCs w:val="28"/>
          <w:u w:val="single"/>
          <w:lang w:val="ru-RU"/>
        </w:rPr>
        <w:t xml:space="preserve">Трговина, угоститељство и туризам </w:t>
      </w:r>
    </w:p>
    <w:p w:rsidR="001959F0" w:rsidRPr="003732E9" w:rsidRDefault="001959F0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8"/>
          <w:szCs w:val="28"/>
          <w:lang w:val="ru-RU"/>
        </w:rPr>
      </w:pPr>
    </w:p>
    <w:p w:rsidR="001959F0" w:rsidRPr="003732E9" w:rsidRDefault="001959F0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445"/>
        <w:gridCol w:w="2620"/>
        <w:gridCol w:w="3083"/>
        <w:gridCol w:w="1612"/>
        <w:gridCol w:w="1629"/>
        <w:gridCol w:w="921"/>
        <w:gridCol w:w="797"/>
        <w:gridCol w:w="2044"/>
        <w:gridCol w:w="1247"/>
        <w:gridCol w:w="12"/>
        <w:gridCol w:w="1101"/>
      </w:tblGrid>
      <w:tr w:rsidR="001959F0" w:rsidRPr="00CF1EB0" w:rsidTr="004F0553">
        <w:trPr>
          <w:cantSplit/>
          <w:trHeight w:val="233"/>
          <w:tblHeader/>
          <w:jc w:val="center"/>
        </w:trPr>
        <w:tc>
          <w:tcPr>
            <w:tcW w:w="143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РЕД</w:t>
            </w:r>
          </w:p>
          <w:p w:rsidR="001959F0" w:rsidRPr="00CF1EB0" w:rsidRDefault="001959F0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БР</w:t>
            </w:r>
          </w:p>
        </w:tc>
        <w:tc>
          <w:tcPr>
            <w:tcW w:w="845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994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НАСЛОВ</w:t>
            </w:r>
          </w:p>
          <w:p w:rsidR="001959F0" w:rsidRPr="00CF1EB0" w:rsidRDefault="001959F0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УЏБЕНИКА/ПРИРУЧНИКА/</w:t>
            </w:r>
          </w:p>
          <w:p w:rsidR="001959F0" w:rsidRPr="00CF1EB0" w:rsidRDefault="001959F0" w:rsidP="00D8476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НАСТАВНОГ МАТЕРИЈАЛА</w:t>
            </w:r>
          </w:p>
        </w:tc>
        <w:tc>
          <w:tcPr>
            <w:tcW w:w="1044" w:type="pct"/>
            <w:gridSpan w:val="2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УЏБЕНИЧКИ КОМПЛЕТ</w:t>
            </w:r>
          </w:p>
        </w:tc>
        <w:tc>
          <w:tcPr>
            <w:tcW w:w="297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ТРАЈАЊЕ ОБРАЗО</w:t>
            </w:r>
          </w:p>
          <w:p w:rsidR="001959F0" w:rsidRDefault="001959F0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ВАЊА</w:t>
            </w:r>
          </w:p>
          <w:p w:rsidR="001959F0" w:rsidRPr="00CF1EB0" w:rsidRDefault="001959F0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(год)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659" w:type="pct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761" w:type="pct"/>
            <w:gridSpan w:val="3"/>
            <w:tcBorders>
              <w:top w:val="single" w:sz="12" w:space="0" w:color="auto"/>
            </w:tcBorders>
            <w:shd w:val="clear" w:color="auto" w:fill="DBE5F1"/>
          </w:tcPr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</w:p>
          <w:p w:rsidR="001959F0" w:rsidRDefault="001959F0" w:rsidP="0080748D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 xml:space="preserve">ПРЕПОРУЧЕНИ ОБИМ </w:t>
            </w:r>
          </w:p>
          <w:p w:rsidR="001959F0" w:rsidRDefault="001959F0" w:rsidP="00807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1959F0" w:rsidRPr="00CF1289" w:rsidRDefault="001959F0" w:rsidP="00807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(до)</w:t>
            </w:r>
          </w:p>
        </w:tc>
      </w:tr>
      <w:tr w:rsidR="001959F0" w:rsidRPr="00CF1EB0" w:rsidTr="004F0553">
        <w:trPr>
          <w:cantSplit/>
          <w:trHeight w:val="233"/>
          <w:tblHeader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Уџбеник</w:t>
            </w:r>
          </w:p>
        </w:tc>
        <w:tc>
          <w:tcPr>
            <w:tcW w:w="525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12023" w:rsidRDefault="001959F0" w:rsidP="00DC4EE2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Друго наставно средство</w:t>
            </w:r>
          </w:p>
          <w:p w:rsidR="001959F0" w:rsidRPr="00CF1EB0" w:rsidRDefault="001959F0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7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9" w:type="pct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УЏБЕНИК/</w:t>
            </w:r>
          </w:p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ПРИРУЧНИК/</w:t>
            </w:r>
          </w:p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НАСТАВНИ</w:t>
            </w:r>
          </w:p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МАТЕРИЈАЛ</w:t>
            </w:r>
          </w:p>
          <w:p w:rsidR="001959F0" w:rsidRPr="00CF1EB0" w:rsidRDefault="001959F0" w:rsidP="00DB3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pct"/>
            <w:gridSpan w:val="2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ДРУГО НАСТАВНО</w:t>
            </w:r>
          </w:p>
          <w:p w:rsidR="001959F0" w:rsidRPr="00CF1EB0" w:rsidRDefault="001959F0" w:rsidP="004467A3">
            <w:pPr>
              <w:jc w:val="center"/>
              <w:rPr>
                <w:sz w:val="18"/>
                <w:szCs w:val="18"/>
              </w:rPr>
            </w:pPr>
            <w:r w:rsidRPr="00CF1EB0">
              <w:rPr>
                <w:sz w:val="18"/>
                <w:szCs w:val="18"/>
              </w:rPr>
              <w:t>СРЕДСТВО</w:t>
            </w:r>
          </w:p>
        </w:tc>
      </w:tr>
      <w:tr w:rsidR="001959F0" w:rsidRPr="00CF1EB0" w:rsidTr="00762414">
        <w:trPr>
          <w:cantSplit/>
          <w:trHeight w:val="516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1959F0" w:rsidRPr="0085009C" w:rsidRDefault="001959F0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24"/>
                <w:szCs w:val="24"/>
                <w:lang w:val="sr-Cyrl-CS"/>
              </w:rPr>
            </w:pPr>
            <w:r w:rsidRPr="006A18C5">
              <w:rPr>
                <w:b/>
                <w:sz w:val="24"/>
                <w:szCs w:val="24"/>
                <w:lang w:val="sr-Cyrl-CS"/>
              </w:rPr>
              <w:t>ОБЛАСТ: ТРГОВИНА</w:t>
            </w:r>
            <w:r>
              <w:rPr>
                <w:b/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0B132D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0B132D">
              <w:rPr>
                <w:b/>
                <w:sz w:val="18"/>
                <w:szCs w:val="18"/>
                <w:lang w:val="sr-Cyrl-CS"/>
              </w:rPr>
              <w:t>ДРУГИ СТРАНИ</w:t>
            </w:r>
            <w:r w:rsidRPr="000B132D">
              <w:rPr>
                <w:b/>
                <w:sz w:val="18"/>
                <w:szCs w:val="18"/>
              </w:rPr>
              <w:t xml:space="preserve"> ЈЕЗИК</w:t>
            </w:r>
          </w:p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ЕНГЛЕСКИ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EF1219">
              <w:rPr>
                <w:sz w:val="18"/>
                <w:szCs w:val="18"/>
                <w:lang w:val="ru-RU"/>
              </w:rPr>
              <w:t>италијанског</w:t>
            </w:r>
            <w:r w:rsidRPr="00EF1219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НЕМАЧКИ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РУСКИ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  <w:r w:rsidRPr="00EF1219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b/>
                <w:sz w:val="18"/>
                <w:szCs w:val="18"/>
                <w:lang w:val="sr-Cyrl-CS"/>
              </w:rPr>
              <w:t>ДРУГИ СТРАНИ</w:t>
            </w:r>
            <w:r w:rsidRPr="00B66D30">
              <w:rPr>
                <w:b/>
                <w:sz w:val="18"/>
                <w:szCs w:val="18"/>
              </w:rPr>
              <w:t xml:space="preserve"> ЈЕЗИК</w:t>
            </w: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ЕНГЛЕСКИ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EF1219">
              <w:rPr>
                <w:sz w:val="18"/>
                <w:szCs w:val="18"/>
                <w:lang w:val="ru-RU"/>
              </w:rPr>
              <w:t>италијанског</w:t>
            </w:r>
            <w:r w:rsidRPr="00EF1219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НЕМАЧКИ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РУСКИ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  <w:r w:rsidRPr="00EF1219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b/>
                <w:sz w:val="18"/>
                <w:szCs w:val="18"/>
                <w:lang w:val="sr-Cyrl-CS"/>
              </w:rPr>
              <w:t>ДРУГИ СТРАНИ</w:t>
            </w:r>
            <w:r w:rsidRPr="00B66D30">
              <w:rPr>
                <w:b/>
                <w:sz w:val="18"/>
                <w:szCs w:val="18"/>
              </w:rPr>
              <w:t xml:space="preserve"> ЈЕЗИК</w:t>
            </w: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ЕНГЛЕСКИ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EF1219">
              <w:rPr>
                <w:sz w:val="18"/>
                <w:szCs w:val="18"/>
                <w:lang w:val="ru-RU"/>
              </w:rPr>
              <w:t>италијанског</w:t>
            </w:r>
            <w:r w:rsidRPr="00EF1219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НЕМАЧКИ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РУСКИ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  <w:r w:rsidRPr="00EF1219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b/>
                <w:sz w:val="18"/>
                <w:szCs w:val="18"/>
                <w:lang w:val="sr-Cyrl-CS"/>
              </w:rPr>
              <w:t>ДРУГИ СТРАНИ</w:t>
            </w:r>
            <w:r w:rsidRPr="00B66D30">
              <w:rPr>
                <w:b/>
                <w:sz w:val="18"/>
                <w:szCs w:val="18"/>
              </w:rPr>
              <w:t xml:space="preserve"> ЈЕЗИК</w:t>
            </w: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ЕНГЛЕСКИ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EF1219">
              <w:rPr>
                <w:sz w:val="18"/>
                <w:szCs w:val="18"/>
                <w:lang w:val="ru-RU"/>
              </w:rPr>
              <w:t>италијанског</w:t>
            </w:r>
            <w:r w:rsidRPr="00EF1219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НЕМАЧКИ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РУСКИ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E119F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  <w:r w:rsidRPr="00EF1219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jc w:val="center"/>
            </w:pPr>
            <w:r w:rsidRPr="00EF1219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sz w:val="18"/>
                <w:szCs w:val="18"/>
                <w:lang w:val="sr-Cyrl-CS"/>
              </w:rPr>
              <w:t>ПРИНЦИПИ ЕКОНОМИЈЕ</w:t>
            </w:r>
          </w:p>
        </w:tc>
        <w:tc>
          <w:tcPr>
            <w:tcW w:w="994" w:type="pct"/>
            <w:vAlign w:val="center"/>
          </w:tcPr>
          <w:p w:rsidR="001959F0" w:rsidRPr="000B132D" w:rsidRDefault="001959F0" w:rsidP="004A2D7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0B132D">
              <w:rPr>
                <w:b/>
                <w:lang w:val="sr-Cyrl-CS"/>
              </w:rPr>
              <w:t>ПРИНЦИПИ ЕКОНОМИЈЕ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4A2D7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</w:t>
            </w:r>
            <w:r w:rsidRPr="00EF121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9E4A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0B132D" w:rsidRDefault="001959F0" w:rsidP="004A2D7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0B132D">
              <w:rPr>
                <w:b/>
                <w:lang w:val="sr-Cyrl-CS"/>
              </w:rPr>
              <w:t>ПРИНЦИПИ ЕКОНОМИЈЕ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4A2D7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Align w:val="center"/>
          </w:tcPr>
          <w:p w:rsidR="001959F0" w:rsidRPr="004F055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4F0553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CF1EB0" w:rsidTr="00917914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B66D30" w:rsidRDefault="001959F0" w:rsidP="000B132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B66D30">
              <w:rPr>
                <w:sz w:val="18"/>
                <w:szCs w:val="18"/>
              </w:rPr>
              <w:t>ПРАВО</w:t>
            </w:r>
          </w:p>
          <w:p w:rsidR="001959F0" w:rsidRPr="00B66D30" w:rsidRDefault="001959F0" w:rsidP="000B132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:rsidR="001959F0" w:rsidRPr="000B132D" w:rsidRDefault="001959F0" w:rsidP="000B132D">
            <w:pPr>
              <w:jc w:val="center"/>
              <w:rPr>
                <w:b/>
                <w:lang w:val="ru-RU"/>
              </w:rPr>
            </w:pPr>
            <w:r w:rsidRPr="000B132D">
              <w:rPr>
                <w:b/>
                <w:lang w:val="ru-RU"/>
              </w:rPr>
              <w:t xml:space="preserve">ОСНОВИ ПРАВА 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  <w:r w:rsidRPr="00EF121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EF1219" w:rsidRDefault="001959F0" w:rsidP="005B561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  <w:lang w:val="sl-SI"/>
              </w:rPr>
              <w:t>Комерцијалиста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EF1219" w:rsidRDefault="001959F0" w:rsidP="0091791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4F0553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</w:tr>
      <w:tr w:rsidR="001959F0" w:rsidRPr="000B132D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B66D30" w:rsidRDefault="001959F0" w:rsidP="000B132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:rsidR="001959F0" w:rsidRPr="000B132D" w:rsidRDefault="001959F0" w:rsidP="000B132D">
            <w:pPr>
              <w:jc w:val="center"/>
              <w:rPr>
                <w:b/>
                <w:lang w:val="ru-RU"/>
              </w:rPr>
            </w:pPr>
            <w:r w:rsidRPr="000B132D">
              <w:rPr>
                <w:b/>
                <w:lang w:val="ru-RU"/>
              </w:rPr>
              <w:t>ПРАВ</w:t>
            </w:r>
            <w:r>
              <w:rPr>
                <w:b/>
                <w:lang w:val="sr-Cyrl-CS"/>
              </w:rPr>
              <w:t>О</w:t>
            </w:r>
            <w:r w:rsidRPr="000B132D">
              <w:rPr>
                <w:b/>
                <w:lang w:val="ru-RU"/>
              </w:rPr>
              <w:t xml:space="preserve"> 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5B5613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/>
            <w:vAlign w:val="center"/>
          </w:tcPr>
          <w:p w:rsidR="001959F0" w:rsidRPr="00EF1219" w:rsidRDefault="001959F0" w:rsidP="005B561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402" w:type="pct"/>
            <w:vMerge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0B132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sz w:val="18"/>
                <w:szCs w:val="18"/>
                <w:lang w:val="sr-Cyrl-CS"/>
              </w:rPr>
              <w:t>КАНЦЕЛАРИЈСКО ПОСЛОВАЊЕ</w:t>
            </w:r>
          </w:p>
        </w:tc>
        <w:tc>
          <w:tcPr>
            <w:tcW w:w="994" w:type="pct"/>
            <w:vAlign w:val="center"/>
          </w:tcPr>
          <w:p w:rsidR="001959F0" w:rsidRPr="000B132D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0B132D">
              <w:rPr>
                <w:b/>
                <w:lang w:val="sr-Cyrl-CS"/>
              </w:rPr>
              <w:t>КАНЦЕЛАРИЈСКО ПОСЛОВАЊЕ</w:t>
            </w:r>
          </w:p>
          <w:p w:rsidR="001959F0" w:rsidRPr="000B132D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1959F0" w:rsidRPr="00EF1219" w:rsidRDefault="001959F0" w:rsidP="000B132D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0B132D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1C71BA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0B132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0B132D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0B132D">
              <w:rPr>
                <w:b/>
                <w:bCs/>
                <w:lang w:val="ru-RU"/>
              </w:rPr>
              <w:t>САВРЕМЕНА ПОСЛОВНА КОРЕСПОНДЕНЦИЈА</w:t>
            </w:r>
          </w:p>
        </w:tc>
        <w:tc>
          <w:tcPr>
            <w:tcW w:w="520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Merge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0B132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0B132D">
              <w:rPr>
                <w:sz w:val="18"/>
                <w:szCs w:val="18"/>
                <w:lang w:val="sr-Cyrl-CS"/>
              </w:rPr>
              <w:t xml:space="preserve">ПОСЛОВНА ИНФОРМАТИКА 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BF6051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C12023">
              <w:rPr>
                <w:b/>
                <w:sz w:val="18"/>
                <w:szCs w:val="18"/>
                <w:lang w:val="sr-Cyrl-CS"/>
              </w:rPr>
              <w:t>ПОСЛОВНА ИНФОРМАТИКА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0B132D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0B132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C12023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Merge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0B132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C12023" w:rsidRDefault="001959F0" w:rsidP="000B132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5B5613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Merge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1959F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  <w:lang w:val="sr-Cyrl-CS"/>
              </w:rPr>
              <w:t xml:space="preserve">РАЧУНОВОДСТВО У ТРГОВИНИ </w:t>
            </w:r>
          </w:p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EC1D22">
              <w:rPr>
                <w:b/>
                <w:lang w:val="sr-Cyrl-CS"/>
              </w:rPr>
              <w:t>РАЧУНОВОДСТВО</w:t>
            </w: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4</w:t>
            </w:r>
            <w:r w:rsidRPr="00EF121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1C71BA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F1219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1C71BA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 xml:space="preserve">Комерцијалиста </w:t>
            </w:r>
          </w:p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Merge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  <w:lang w:val="sr-Cyrl-CS"/>
              </w:rPr>
              <w:t>РАЧУНОВОДСТВО</w:t>
            </w:r>
          </w:p>
        </w:tc>
        <w:tc>
          <w:tcPr>
            <w:tcW w:w="994" w:type="pct"/>
            <w:vMerge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F1219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Merge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1C71BA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EF1219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V</w:t>
            </w:r>
          </w:p>
        </w:tc>
        <w:tc>
          <w:tcPr>
            <w:tcW w:w="659" w:type="pct"/>
            <w:vAlign w:val="center"/>
          </w:tcPr>
          <w:p w:rsidR="001959F0" w:rsidRPr="00EF1219" w:rsidRDefault="001959F0" w:rsidP="005B5613">
            <w:pPr>
              <w:rPr>
                <w:i/>
                <w:sz w:val="18"/>
                <w:szCs w:val="18"/>
                <w:lang w:val="sr-Cyrl-CS"/>
              </w:rPr>
            </w:pPr>
            <w:r w:rsidRPr="00EC1D22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  <w:lang w:val="sr-Cyrl-CS"/>
              </w:rPr>
              <w:t xml:space="preserve">ОРГАНИЗАЦИЈА НАБАВКЕ И ПРОДАЈЕ </w:t>
            </w:r>
          </w:p>
        </w:tc>
        <w:tc>
          <w:tcPr>
            <w:tcW w:w="994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C1D22">
              <w:rPr>
                <w:b/>
                <w:sz w:val="18"/>
                <w:szCs w:val="18"/>
                <w:lang w:val="sr-Cyrl-CS"/>
              </w:rPr>
              <w:t>ОРГАНИЗАЦИЈА НАБАВКЕ И ПРОДАЈЕ</w:t>
            </w:r>
          </w:p>
        </w:tc>
        <w:tc>
          <w:tcPr>
            <w:tcW w:w="525" w:type="pct"/>
            <w:vAlign w:val="center"/>
          </w:tcPr>
          <w:p w:rsidR="001959F0" w:rsidRDefault="001959F0" w:rsidP="00EF7E06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  <w:p w:rsidR="001959F0" w:rsidRPr="00EC1D22" w:rsidRDefault="001959F0" w:rsidP="00EF7E0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EC1D22">
              <w:rPr>
                <w:b/>
                <w:sz w:val="18"/>
                <w:szCs w:val="18"/>
                <w:lang w:val="ru-RU"/>
              </w:rPr>
              <w:t>ПРАКТИКУМ ЗА ОРГАНИЗАЦИЈУ НАБАВКЕ И ПРОДАЈЕ</w:t>
            </w:r>
          </w:p>
        </w:tc>
        <w:tc>
          <w:tcPr>
            <w:tcW w:w="297" w:type="pct"/>
            <w:vAlign w:val="center"/>
          </w:tcPr>
          <w:p w:rsidR="001959F0" w:rsidRPr="00EC1D22" w:rsidRDefault="001959F0" w:rsidP="00EC1D22">
            <w:pPr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EC1D22" w:rsidRDefault="001959F0" w:rsidP="005B5613">
            <w:r w:rsidRPr="00EC1D22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C1D22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EC1D22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C1D22">
              <w:rPr>
                <w:b/>
                <w:sz w:val="18"/>
                <w:szCs w:val="18"/>
                <w:lang w:val="sr-Cyrl-CS"/>
              </w:rPr>
              <w:t>ОРГАНИЗАЦИЈА НАБАВКЕ И ПРОДАЈЕ</w:t>
            </w:r>
          </w:p>
        </w:tc>
        <w:tc>
          <w:tcPr>
            <w:tcW w:w="525" w:type="pct"/>
            <w:vAlign w:val="center"/>
          </w:tcPr>
          <w:p w:rsidR="001959F0" w:rsidRPr="00EC1D22" w:rsidRDefault="001959F0" w:rsidP="00EF7E0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EC1D22">
              <w:rPr>
                <w:b/>
                <w:sz w:val="18"/>
                <w:szCs w:val="18"/>
                <w:lang w:val="ru-RU"/>
              </w:rPr>
              <w:t>ПРАКТИКУМ ЗА ОРГАНИЗАЦИЈУ НАБАВКЕ И ПРОДАЈЕ</w:t>
            </w:r>
          </w:p>
        </w:tc>
        <w:tc>
          <w:tcPr>
            <w:tcW w:w="297" w:type="pct"/>
            <w:vAlign w:val="center"/>
          </w:tcPr>
          <w:p w:rsidR="001959F0" w:rsidRPr="00EC1D22" w:rsidRDefault="001959F0" w:rsidP="00EC1D22">
            <w:pPr>
              <w:jc w:val="center"/>
              <w:rPr>
                <w:sz w:val="18"/>
                <w:szCs w:val="18"/>
                <w:lang w:val="ru-RU"/>
              </w:rPr>
            </w:pPr>
            <w:r w:rsidRPr="00EC1D22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EC1D22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Merge/>
            <w:vAlign w:val="center"/>
          </w:tcPr>
          <w:p w:rsidR="001959F0" w:rsidRPr="00EC1D22" w:rsidRDefault="001959F0" w:rsidP="00EC1D22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C1D22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  <w:lang w:val="sr-Cyrl-CS"/>
              </w:rPr>
              <w:t>ОБУКА У ВИРТУЕЛНОМ ПРЕДУЗЕЋУ</w:t>
            </w:r>
          </w:p>
        </w:tc>
        <w:tc>
          <w:tcPr>
            <w:tcW w:w="994" w:type="pct"/>
            <w:vAlign w:val="center"/>
          </w:tcPr>
          <w:p w:rsidR="001959F0" w:rsidRPr="00EC1D22" w:rsidRDefault="001959F0" w:rsidP="00EC1D2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EC1D22">
              <w:rPr>
                <w:b/>
                <w:lang w:val="sr-Cyrl-CS"/>
              </w:rPr>
              <w:t xml:space="preserve">ПРИРУЧНИК ЗА РАД У ВИРТУЕЛНОМ ПРЕДУЗЕЋУ </w:t>
            </w:r>
          </w:p>
        </w:tc>
        <w:tc>
          <w:tcPr>
            <w:tcW w:w="520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EC1D22" w:rsidRDefault="001959F0" w:rsidP="00EC1D22">
            <w:pPr>
              <w:jc w:val="center"/>
            </w:pPr>
            <w:r w:rsidRPr="00EC1D22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EC1D22">
              <w:rPr>
                <w:b/>
                <w:lang w:val="sr-Cyrl-CS"/>
              </w:rPr>
              <w:t xml:space="preserve">ПРИРУЧНИК ЗА РАД У ВИРТУЕЛНОМ ПРЕДУЗЕЋУ </w:t>
            </w:r>
          </w:p>
        </w:tc>
        <w:tc>
          <w:tcPr>
            <w:tcW w:w="520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C1D22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Merge/>
          </w:tcPr>
          <w:p w:rsidR="001959F0" w:rsidRPr="00EC1D22" w:rsidRDefault="001959F0" w:rsidP="00EF7E06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C1D22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EC1D22">
              <w:rPr>
                <w:b/>
                <w:lang w:val="sr-Cyrl-CS"/>
              </w:rPr>
              <w:t xml:space="preserve">ПРИРУЧНИК ЗА РАД У ВИРТУЕЛНОМ ПРЕДУЗЕЋУ </w:t>
            </w:r>
          </w:p>
        </w:tc>
        <w:tc>
          <w:tcPr>
            <w:tcW w:w="520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Merge/>
          </w:tcPr>
          <w:p w:rsidR="001959F0" w:rsidRPr="00EC1D22" w:rsidRDefault="001959F0" w:rsidP="00EF7E06">
            <w:pPr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2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3732E9">
              <w:rPr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8A5350">
              <w:rPr>
                <w:b/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C5A7E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  <w:r w:rsidRPr="0050703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</w:tcPr>
          <w:p w:rsidR="001959F0" w:rsidRDefault="001959F0" w:rsidP="00EF7E06">
            <w:r w:rsidRPr="00BF2691">
              <w:rPr>
                <w:i/>
                <w:sz w:val="18"/>
                <w:szCs w:val="18"/>
                <w:lang w:val="sr-Cyrl-CS"/>
              </w:rPr>
              <w:t xml:space="preserve">Комерцијалиста </w:t>
            </w:r>
          </w:p>
        </w:tc>
        <w:tc>
          <w:tcPr>
            <w:tcW w:w="402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C1D22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520" w:type="pct"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4</w:t>
            </w:r>
            <w:r w:rsidRPr="00102ECD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ECD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102ECD" w:rsidRDefault="001959F0" w:rsidP="00EF7E06">
            <w:r w:rsidRPr="00102ECD">
              <w:rPr>
                <w:i/>
                <w:sz w:val="18"/>
                <w:szCs w:val="18"/>
                <w:lang w:val="sr-Cyrl-CS"/>
              </w:rPr>
              <w:t xml:space="preserve">Комерцијалиста 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3732E9">
              <w:rPr>
                <w:sz w:val="18"/>
                <w:szCs w:val="18"/>
                <w:lang w:val="sr-Cyrl-CS"/>
              </w:rPr>
              <w:t xml:space="preserve">МЕЂУНАРОДНА ШПЕДИЦИЈА </w:t>
            </w:r>
          </w:p>
        </w:tc>
        <w:tc>
          <w:tcPr>
            <w:tcW w:w="994" w:type="pct"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>МЕЂУНАРОДНА ШПЕДИЦИЈА</w:t>
            </w:r>
          </w:p>
        </w:tc>
        <w:tc>
          <w:tcPr>
            <w:tcW w:w="520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 w:rsidRPr="00102ECD">
              <w:rPr>
                <w:sz w:val="18"/>
                <w:szCs w:val="18"/>
              </w:rPr>
              <w:t>4</w:t>
            </w:r>
            <w:r w:rsidRPr="00102ECD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ECD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</w:tcPr>
          <w:p w:rsidR="001959F0" w:rsidRPr="00102ECD" w:rsidRDefault="001959F0" w:rsidP="00EF7E06">
            <w:r w:rsidRPr="00102ECD">
              <w:rPr>
                <w:i/>
                <w:sz w:val="18"/>
                <w:szCs w:val="18"/>
                <w:lang w:val="sr-Cyrl-CS"/>
              </w:rPr>
              <w:t xml:space="preserve">Комерцијалиста 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8D47F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D47F9">
              <w:rPr>
                <w:sz w:val="18"/>
                <w:szCs w:val="18"/>
                <w:lang w:val="sr-Cyrl-CS"/>
              </w:rPr>
              <w:t xml:space="preserve">СТАТИСТИКА </w:t>
            </w:r>
          </w:p>
        </w:tc>
        <w:tc>
          <w:tcPr>
            <w:tcW w:w="994" w:type="pct"/>
            <w:vAlign w:val="center"/>
          </w:tcPr>
          <w:p w:rsidR="001959F0" w:rsidRPr="00102ECD" w:rsidRDefault="001959F0" w:rsidP="008D47F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ECD">
              <w:rPr>
                <w:b/>
              </w:rPr>
              <w:t>СТАТИСТИКА</w:t>
            </w:r>
          </w:p>
        </w:tc>
        <w:tc>
          <w:tcPr>
            <w:tcW w:w="525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102ECD">
              <w:rPr>
                <w:b/>
              </w:rPr>
              <w:t>СТАТИСТИКА  ЗБИРКА</w:t>
            </w:r>
          </w:p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8D47F9">
            <w:pPr>
              <w:jc w:val="center"/>
              <w:rPr>
                <w:sz w:val="18"/>
                <w:szCs w:val="18"/>
                <w:lang w:val="sr-Cyrl-CS"/>
              </w:rPr>
            </w:pPr>
            <w:r w:rsidRPr="00102ECD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8D47F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102ECD" w:rsidRDefault="001959F0" w:rsidP="008D47F9">
            <w:pPr>
              <w:jc w:val="center"/>
              <w:rPr>
                <w:i/>
                <w:sz w:val="18"/>
                <w:szCs w:val="18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100</w:t>
            </w: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D47F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ECD">
              <w:rPr>
                <w:b/>
              </w:rPr>
              <w:t>СТАТИСТИКА</w:t>
            </w:r>
          </w:p>
        </w:tc>
        <w:tc>
          <w:tcPr>
            <w:tcW w:w="520" w:type="pct"/>
            <w:vAlign w:val="center"/>
          </w:tcPr>
          <w:p w:rsidR="001959F0" w:rsidRPr="00102ECD" w:rsidRDefault="001959F0" w:rsidP="008D47F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5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8D47F9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102ECD" w:rsidRDefault="001959F0" w:rsidP="00EF7E06">
            <w:pPr>
              <w:jc w:val="center"/>
              <w:rPr>
                <w:i/>
                <w:sz w:val="18"/>
                <w:szCs w:val="18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 xml:space="preserve">МАРКЕТИНГ У ТРГОВИНИ </w:t>
            </w:r>
          </w:p>
        </w:tc>
        <w:tc>
          <w:tcPr>
            <w:tcW w:w="994" w:type="pct"/>
            <w:vAlign w:val="center"/>
          </w:tcPr>
          <w:p w:rsidR="001959F0" w:rsidRPr="00102ECD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Pr="00102ECD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 xml:space="preserve">МАРКЕТИНГ </w:t>
            </w:r>
          </w:p>
          <w:p w:rsidR="001959F0" w:rsidRPr="00102ECD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102ECD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 xml:space="preserve">ФИНАНСИЈЕ </w:t>
            </w:r>
          </w:p>
        </w:tc>
        <w:tc>
          <w:tcPr>
            <w:tcW w:w="994" w:type="pct"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>ФИНАНСИЈЕ</w:t>
            </w:r>
          </w:p>
        </w:tc>
        <w:tc>
          <w:tcPr>
            <w:tcW w:w="520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102ECD" w:rsidRDefault="001959F0" w:rsidP="00EF7E06">
            <w:pPr>
              <w:jc w:val="center"/>
              <w:rPr>
                <w:i/>
                <w:sz w:val="18"/>
                <w:szCs w:val="18"/>
              </w:rPr>
            </w:pPr>
            <w:r w:rsidRPr="00102ECD">
              <w:rPr>
                <w:i/>
                <w:sz w:val="18"/>
                <w:szCs w:val="18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 xml:space="preserve">ПРЕДУЗЕТНИШТВО 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 xml:space="preserve">ПРЕДУЗЕТНИШТВО </w:t>
            </w:r>
          </w:p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5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  <w:r w:rsidRPr="00102ECD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102ECD" w:rsidRDefault="001959F0" w:rsidP="00EF7E06">
            <w:pPr>
              <w:jc w:val="center"/>
              <w:rPr>
                <w:i/>
                <w:sz w:val="18"/>
                <w:szCs w:val="18"/>
              </w:rPr>
            </w:pPr>
            <w:r w:rsidRPr="00102ECD">
              <w:rPr>
                <w:i/>
                <w:sz w:val="18"/>
                <w:szCs w:val="18"/>
              </w:rPr>
              <w:t>Комерцијалиста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ECD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102ECD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102ECD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11E7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5009C">
              <w:rPr>
                <w:i/>
                <w:sz w:val="18"/>
                <w:szCs w:val="18"/>
              </w:rPr>
              <w:t>Трговац</w:t>
            </w:r>
          </w:p>
        </w:tc>
        <w:tc>
          <w:tcPr>
            <w:tcW w:w="402" w:type="pct"/>
            <w:vMerge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102ECD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>КОМЕРЦИЈАЛНО ПОЗНАВАЊЕ РОБЕ</w:t>
            </w:r>
          </w:p>
        </w:tc>
        <w:tc>
          <w:tcPr>
            <w:tcW w:w="994" w:type="pct"/>
            <w:vMerge w:val="restart"/>
            <w:vAlign w:val="center"/>
          </w:tcPr>
          <w:p w:rsidR="001959F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8A5350">
              <w:rPr>
                <w:b/>
                <w:sz w:val="18"/>
                <w:szCs w:val="18"/>
                <w:lang w:val="sr-Cyrl-CS"/>
              </w:rPr>
              <w:t>КОМЕРЦИЈАЛНО ПОЗНАВАЊЕ РОБЕ</w:t>
            </w:r>
          </w:p>
        </w:tc>
        <w:tc>
          <w:tcPr>
            <w:tcW w:w="520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  <w:r w:rsidRPr="0050703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</w:tcPr>
          <w:p w:rsidR="001959F0" w:rsidRPr="0085009C" w:rsidRDefault="001959F0" w:rsidP="0085009C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5009C">
              <w:rPr>
                <w:i/>
                <w:sz w:val="18"/>
                <w:szCs w:val="18"/>
              </w:rPr>
              <w:t xml:space="preserve">Комерцијалиста 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EC1D22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85009C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5009C">
              <w:rPr>
                <w:i/>
                <w:sz w:val="18"/>
                <w:szCs w:val="18"/>
              </w:rPr>
              <w:t>Трговац</w:t>
            </w:r>
          </w:p>
        </w:tc>
        <w:tc>
          <w:tcPr>
            <w:tcW w:w="402" w:type="pct"/>
            <w:vMerge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5009C">
              <w:rPr>
                <w:sz w:val="18"/>
                <w:szCs w:val="18"/>
                <w:lang w:val="sr-Cyrl-CS"/>
              </w:rPr>
              <w:t>ВЕШТИНЕ КОМУНИКАЦИЈЕ</w:t>
            </w:r>
          </w:p>
        </w:tc>
        <w:tc>
          <w:tcPr>
            <w:tcW w:w="994" w:type="pct"/>
            <w:vAlign w:val="center"/>
          </w:tcPr>
          <w:p w:rsidR="001959F0" w:rsidRPr="00B66D30" w:rsidRDefault="001959F0" w:rsidP="0085009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FF0000"/>
              </w:rPr>
            </w:pPr>
            <w:r w:rsidRPr="0085009C">
              <w:rPr>
                <w:b/>
                <w:sz w:val="18"/>
                <w:szCs w:val="18"/>
                <w:lang w:val="sr-Cyrl-CS"/>
              </w:rPr>
              <w:t>ВЕШТИНЕ КОМУНИКАЦИЈЕ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</w:p>
        </w:tc>
        <w:tc>
          <w:tcPr>
            <w:tcW w:w="257" w:type="pct"/>
            <w:vAlign w:val="center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EF7E0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ПОСЛОВНА ЕКОНОМИЈА</w:t>
            </w:r>
          </w:p>
        </w:tc>
        <w:tc>
          <w:tcPr>
            <w:tcW w:w="994" w:type="pct"/>
            <w:vAlign w:val="center"/>
          </w:tcPr>
          <w:p w:rsidR="001959F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4D0B2C">
              <w:rPr>
                <w:b/>
                <w:sz w:val="18"/>
                <w:szCs w:val="18"/>
                <w:lang w:val="sr-Cyrl-CS"/>
              </w:rPr>
              <w:t>ПОСЛОВНА ЕКОНОМИЈА</w:t>
            </w:r>
          </w:p>
        </w:tc>
        <w:tc>
          <w:tcPr>
            <w:tcW w:w="520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" w:type="pct"/>
            <w:vAlign w:val="center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</w:p>
        </w:tc>
        <w:tc>
          <w:tcPr>
            <w:tcW w:w="257" w:type="pct"/>
            <w:vAlign w:val="center"/>
          </w:tcPr>
          <w:p w:rsidR="001959F0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EF7E0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3732E9">
              <w:rPr>
                <w:sz w:val="18"/>
                <w:szCs w:val="18"/>
                <w:lang w:val="sr-Cyrl-CS"/>
              </w:rPr>
              <w:t>МЕНАЏМЕНТ</w:t>
            </w:r>
          </w:p>
        </w:tc>
        <w:tc>
          <w:tcPr>
            <w:tcW w:w="994" w:type="pct"/>
            <w:vAlign w:val="center"/>
          </w:tcPr>
          <w:p w:rsidR="001959F0" w:rsidRPr="004D0B2C" w:rsidRDefault="001959F0" w:rsidP="004D0B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4D0B2C">
              <w:rPr>
                <w:b/>
                <w:sz w:val="18"/>
                <w:szCs w:val="18"/>
                <w:lang w:val="sr-Cyrl-CS"/>
              </w:rPr>
              <w:t>МЕНАЏМЕНТ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 xml:space="preserve">Комерцијалиста 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3732E9">
              <w:rPr>
                <w:sz w:val="18"/>
                <w:szCs w:val="18"/>
                <w:lang w:val="sr-Cyrl-CS"/>
              </w:rPr>
              <w:t>ЕЛЕКТРОНСКО ПОСЛОВАЊЕ</w:t>
            </w:r>
          </w:p>
        </w:tc>
        <w:tc>
          <w:tcPr>
            <w:tcW w:w="994" w:type="pct"/>
            <w:vAlign w:val="center"/>
          </w:tcPr>
          <w:p w:rsidR="001959F0" w:rsidRPr="004D0B2C" w:rsidRDefault="001959F0" w:rsidP="004D0B2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4D0B2C">
              <w:rPr>
                <w:b/>
                <w:sz w:val="18"/>
                <w:szCs w:val="18"/>
                <w:lang w:val="sr-Cyrl-CS"/>
              </w:rPr>
              <w:t>ЕЛЕКТРОНСКО 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7D2C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 xml:space="preserve">Комерцијалиста 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ОСНОВИ ЕКОНОМИЈЕ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ОСНОВИ ЕКОНОМИЈЕ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A5350" w:rsidRDefault="001959F0" w:rsidP="00F80907">
            <w:pPr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8A535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техничар, 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НАЦИОНАЛНА ЕКОНОМИЈА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НАЦИОНАЛНА ЕКОНОМИЈА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F80907">
            <w:pPr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4</w:t>
            </w:r>
            <w:r w:rsidRPr="00EC1D2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техничар, 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B3525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B3525">
              <w:rPr>
                <w:sz w:val="18"/>
                <w:szCs w:val="18"/>
                <w:lang w:val="sr-Cyrl-CS"/>
              </w:rPr>
              <w:t>ОСНОВИ ЕКОНОМИКЕ ТРГОВИНЕ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ОСНОВИ ЕКОНОМИКЕ ТРГОВИНЕ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F80907">
            <w:pPr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4</w:t>
            </w:r>
            <w:r w:rsidRPr="00EC1D2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25578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B3525" w:rsidRDefault="001959F0" w:rsidP="00EB352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B3525">
              <w:rPr>
                <w:sz w:val="18"/>
                <w:szCs w:val="18"/>
                <w:lang w:val="sr-Cyrl-CS"/>
              </w:rPr>
              <w:t>ЕКОНОМИКА И ОРГАНИЗАЦИЈА ТРГОВИНСКИХ ПРЕДУЗЕЋА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ЕКОНОМИКА И ОРГАНИЗАЦИЈА ТРГОВИНСКИХ ПРЕДУЗЕЋА</w:t>
            </w:r>
          </w:p>
        </w:tc>
        <w:tc>
          <w:tcPr>
            <w:tcW w:w="520" w:type="pct"/>
            <w:vAlign w:val="center"/>
          </w:tcPr>
          <w:p w:rsidR="001959F0" w:rsidRPr="000E39BB" w:rsidRDefault="001959F0" w:rsidP="00EF7E06">
            <w:pPr>
              <w:shd w:val="clear" w:color="auto" w:fill="FFFFFF"/>
              <w:jc w:val="center"/>
              <w:rPr>
                <w:color w:val="FF0000"/>
                <w:highlight w:val="yellow"/>
                <w:lang w:val="ru-RU" w:eastAsia="en-U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A5350" w:rsidRDefault="001959F0" w:rsidP="00F80907">
            <w:pPr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5578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техничар, Аранжер у трговини</w:t>
            </w:r>
          </w:p>
        </w:tc>
        <w:tc>
          <w:tcPr>
            <w:tcW w:w="402" w:type="pct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B3525" w:rsidRDefault="001959F0" w:rsidP="00EB352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>МАРКЕТИНГ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МАРКЕТИНГ</w:t>
            </w:r>
          </w:p>
        </w:tc>
        <w:tc>
          <w:tcPr>
            <w:tcW w:w="520" w:type="pct"/>
            <w:vAlign w:val="center"/>
          </w:tcPr>
          <w:p w:rsidR="001959F0" w:rsidRPr="000E39BB" w:rsidRDefault="001959F0" w:rsidP="00EF7E06">
            <w:pPr>
              <w:shd w:val="clear" w:color="auto" w:fill="FFFFFF"/>
              <w:jc w:val="center"/>
              <w:rPr>
                <w:color w:val="FF0000"/>
                <w:highlight w:val="yellow"/>
                <w:lang w:val="ru-RU" w:eastAsia="en-U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F80907">
            <w:pPr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4</w:t>
            </w:r>
            <w:r w:rsidRPr="00EC1D2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техничар, Аранжер у трговини</w:t>
            </w:r>
          </w:p>
        </w:tc>
        <w:tc>
          <w:tcPr>
            <w:tcW w:w="402" w:type="pct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B66D3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B66D30">
              <w:rPr>
                <w:sz w:val="18"/>
                <w:szCs w:val="18"/>
              </w:rPr>
              <w:t>ПРАВО</w:t>
            </w:r>
          </w:p>
        </w:tc>
        <w:tc>
          <w:tcPr>
            <w:tcW w:w="994" w:type="pct"/>
            <w:vAlign w:val="center"/>
          </w:tcPr>
          <w:p w:rsidR="001959F0" w:rsidRPr="000B132D" w:rsidRDefault="001959F0" w:rsidP="00EF7E0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ПРАВО</w:t>
            </w:r>
            <w:r w:rsidRPr="000B132D">
              <w:rPr>
                <w:b/>
                <w:lang w:val="ru-RU"/>
              </w:rPr>
              <w:t xml:space="preserve"> 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</w:rPr>
            </w:pPr>
            <w:r w:rsidRPr="00EC1D22">
              <w:rPr>
                <w:sz w:val="18"/>
                <w:szCs w:val="18"/>
              </w:rPr>
              <w:t>4</w:t>
            </w:r>
            <w:r w:rsidRPr="00EC1D22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C1D2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B66D3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EB3525">
              <w:rPr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0B132D" w:rsidRDefault="001959F0" w:rsidP="00EF7E06">
            <w:pPr>
              <w:jc w:val="center"/>
              <w:rPr>
                <w:b/>
                <w:lang w:val="ru-RU"/>
              </w:rPr>
            </w:pPr>
            <w:r w:rsidRPr="00EF7E06">
              <w:rPr>
                <w:b/>
                <w:lang w:val="ru-RU"/>
              </w:rPr>
              <w:t>ПОЗНАВАЊЕ РОБЕ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A5350" w:rsidRDefault="001959F0" w:rsidP="00F80907">
            <w:pPr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5578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</w:rPr>
              <w:t>III</w:t>
            </w:r>
            <w:r>
              <w:rPr>
                <w:sz w:val="18"/>
                <w:szCs w:val="18"/>
                <w:lang w:val="sr-Cyrl-CS"/>
              </w:rPr>
              <w:t xml:space="preserve">, </w:t>
            </w: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0A33D9" w:rsidRDefault="001959F0" w:rsidP="000A33D9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Трговински техничар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170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B3525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F7E06" w:rsidRDefault="001959F0" w:rsidP="00EF7E06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520" w:type="pct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C1D22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A5350" w:rsidRDefault="001959F0" w:rsidP="00F80907">
            <w:pPr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8A535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sr-Cyrl-CS"/>
              </w:rPr>
              <w:t xml:space="preserve">, </w:t>
            </w:r>
            <w:r w:rsidRPr="008A5350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0A33D9" w:rsidRDefault="001959F0" w:rsidP="00F80907">
            <w:pPr>
              <w:jc w:val="center"/>
              <w:rPr>
                <w:i/>
                <w:sz w:val="18"/>
                <w:szCs w:val="18"/>
              </w:rPr>
            </w:pPr>
            <w:r w:rsidRPr="000A33D9">
              <w:rPr>
                <w:i/>
                <w:sz w:val="18"/>
                <w:szCs w:val="18"/>
              </w:rPr>
              <w:t>Трговац</w:t>
            </w:r>
          </w:p>
        </w:tc>
        <w:tc>
          <w:tcPr>
            <w:tcW w:w="402" w:type="pct"/>
            <w:vMerge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 xml:space="preserve">ПСИХОЛОГИЈА </w:t>
            </w:r>
          </w:p>
        </w:tc>
        <w:tc>
          <w:tcPr>
            <w:tcW w:w="994" w:type="pct"/>
            <w:vMerge w:val="restart"/>
            <w:vAlign w:val="center"/>
          </w:tcPr>
          <w:p w:rsidR="001959F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8A5350">
              <w:rPr>
                <w:b/>
                <w:lang w:val="sr-Cyrl-CS"/>
              </w:rPr>
              <w:t xml:space="preserve">ПСИХОЛОГИЈА </w:t>
            </w:r>
          </w:p>
          <w:p w:rsidR="001959F0" w:rsidRPr="008A5350" w:rsidRDefault="001959F0" w:rsidP="008A5350">
            <w:pPr>
              <w:tabs>
                <w:tab w:val="left" w:pos="153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0948A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948A3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A5350" w:rsidRDefault="001959F0" w:rsidP="008A5350">
            <w:pPr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Merge w:val="restart"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762414">
            <w:pPr>
              <w:pStyle w:val="BalloonText"/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4E5128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2414" w:rsidRDefault="001959F0" w:rsidP="008A53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</w:t>
            </w:r>
            <w:r w:rsidRPr="008A5350">
              <w:rPr>
                <w:i/>
                <w:sz w:val="18"/>
                <w:szCs w:val="18"/>
                <w:lang w:val="sr-Cyrl-CS"/>
              </w:rPr>
              <w:t>рговини</w:t>
            </w:r>
          </w:p>
        </w:tc>
        <w:tc>
          <w:tcPr>
            <w:tcW w:w="402" w:type="pct"/>
            <w:vMerge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EA7A94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A5350">
              <w:rPr>
                <w:sz w:val="18"/>
                <w:szCs w:val="18"/>
                <w:lang w:val="sr-Cyrl-CS"/>
              </w:rPr>
              <w:t>ПСИХОЛОГИЈА ПОТРОШАЧА</w:t>
            </w:r>
          </w:p>
        </w:tc>
        <w:tc>
          <w:tcPr>
            <w:tcW w:w="994" w:type="pct"/>
            <w:vMerge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2414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8A5350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Merge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3732E9">
              <w:rPr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8A5350">
              <w:rPr>
                <w:b/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C5A7E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  <w:r w:rsidRPr="0050703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B3525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8A5350">
              <w:rPr>
                <w:b/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C5A7E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  <w:r w:rsidRPr="0050703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EB3525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3732E9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8A5350">
              <w:rPr>
                <w:b/>
                <w:sz w:val="18"/>
                <w:szCs w:val="18"/>
                <w:lang w:val="sr-Cyrl-CS"/>
              </w:rPr>
              <w:t>ТРГОВИНСКО 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C5A7E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  <w:r w:rsidRPr="00507039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8A5350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B3525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B66D30">
              <w:rPr>
                <w:sz w:val="18"/>
                <w:szCs w:val="18"/>
              </w:rPr>
              <w:t>ПРАКТИЧНА НАСТАВА</w:t>
            </w: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ПРИРУЧНИК</w:t>
            </w:r>
            <w:r w:rsidRPr="00367F54">
              <w:rPr>
                <w:b/>
                <w:sz w:val="18"/>
                <w:szCs w:val="18"/>
                <w:lang w:val="sr-Cyrl-CS"/>
              </w:rPr>
              <w:t xml:space="preserve"> ЗА ПРАКТИЧНУ НАСТАВУ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0C5A7E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2414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 xml:space="preserve">II,III, </w:t>
            </w: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EF7E06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8A5350">
              <w:rPr>
                <w:i/>
                <w:sz w:val="18"/>
                <w:szCs w:val="18"/>
                <w:lang w:val="sr-Cyrl-CS"/>
              </w:rPr>
              <w:t>Трговински техничар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</w:t>
            </w:r>
            <w:r w:rsidRPr="008A535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АРАНЖИРАЊЕ У ТРГОВИНУ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>АРАНЖИРАЊЕ У ТРГОВИНУ</w:t>
            </w: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2414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sr-Cyrl-CS"/>
              </w:rPr>
              <w:t>, II,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EF7E06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</w:t>
            </w:r>
            <w:r w:rsidRPr="008A5350">
              <w:rPr>
                <w:i/>
                <w:sz w:val="18"/>
                <w:szCs w:val="18"/>
                <w:lang w:val="sr-Cyrl-CS"/>
              </w:rPr>
              <w:t>рговини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</w:t>
            </w:r>
            <w:r w:rsidRPr="008A535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367F54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>АРАНЖИРАЊЕ У ТРГОВИНУ</w:t>
            </w: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2414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 xml:space="preserve">III, </w:t>
            </w:r>
            <w:r w:rsidRPr="008A5350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8A5350" w:rsidRDefault="001959F0" w:rsidP="00EF7E06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</w:t>
            </w:r>
            <w:r w:rsidRPr="008A5350">
              <w:rPr>
                <w:i/>
                <w:sz w:val="18"/>
                <w:szCs w:val="18"/>
                <w:lang w:val="sr-Cyrl-CS"/>
              </w:rPr>
              <w:t>рговини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</w:t>
            </w:r>
            <w:r w:rsidRPr="008A5350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ЦРТАЊЕ И ОБЛИКОВАЊЕ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 xml:space="preserve">ЦРТАЊЕ И ОБЛИКОВАЊЕ 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I,II,III,IV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НАЦРТНА ГЕОМЕТРИЈА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102ECD">
              <w:rPr>
                <w:b/>
                <w:sz w:val="18"/>
                <w:szCs w:val="18"/>
                <w:lang w:val="sr-Cyrl-CS"/>
              </w:rPr>
              <w:t>НАЦРТНА ГЕОМЕТРИЈА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ПОЗНАВАЊЕ МАТРЕИЈАЛА И РОБЕ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 xml:space="preserve">ПОЗНАВАЊЕ МАТЕРИЈАЛА И РОБЕ 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ПЕРСПЕКТИВА 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 xml:space="preserve">ПЕРСПЕКТИВА 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Pr="008A5350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5D6924" w:rsidRDefault="001959F0" w:rsidP="00EF7E06">
            <w:pPr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11E72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11E72">
              <w:rPr>
                <w:sz w:val="18"/>
                <w:szCs w:val="18"/>
                <w:lang w:val="sr-Cyrl-CS"/>
              </w:rPr>
              <w:t>ПРОЈЕКТОВАЊЕ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>ПРОЈЕКТОВАЊЕ</w:t>
            </w:r>
          </w:p>
        </w:tc>
        <w:tc>
          <w:tcPr>
            <w:tcW w:w="520" w:type="pct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C11E72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11E72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C11E72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8A535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B66D3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367F54">
              <w:rPr>
                <w:sz w:val="18"/>
                <w:szCs w:val="18"/>
                <w:lang w:val="sr-Cyrl-CS"/>
              </w:rPr>
              <w:t>ФОТОГРАФИЈА СА ГРАФИЧКИМ ТЕХНИКАМА</w:t>
            </w:r>
            <w:r w:rsidRPr="00B66D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4" w:type="pct"/>
            <w:vAlign w:val="center"/>
          </w:tcPr>
          <w:p w:rsidR="001959F0" w:rsidRPr="00B66D3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367F54">
              <w:rPr>
                <w:b/>
                <w:sz w:val="18"/>
                <w:szCs w:val="18"/>
                <w:lang w:val="sr-Cyrl-CS"/>
              </w:rPr>
              <w:t>ФОТОГРАФИЈA</w:t>
            </w: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659" w:type="pct"/>
          </w:tcPr>
          <w:p w:rsidR="001959F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B66D30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367F54">
              <w:rPr>
                <w:sz w:val="18"/>
                <w:szCs w:val="18"/>
                <w:lang w:val="sr-Cyrl-CS"/>
              </w:rPr>
              <w:t>ФОРМА И ОБЛИКОВАЊЕ</w:t>
            </w:r>
          </w:p>
        </w:tc>
        <w:tc>
          <w:tcPr>
            <w:tcW w:w="994" w:type="pct"/>
            <w:vAlign w:val="center"/>
          </w:tcPr>
          <w:p w:rsidR="001959F0" w:rsidRPr="00367F54" w:rsidRDefault="001959F0" w:rsidP="00367F5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367F54">
              <w:rPr>
                <w:b/>
                <w:sz w:val="18"/>
                <w:szCs w:val="18"/>
                <w:lang w:val="sr-Cyrl-CS"/>
              </w:rPr>
              <w:t>ТЕОРИЈА ФОРМЕ</w:t>
            </w: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II, III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8A5350" w:rsidRDefault="001959F0" w:rsidP="008A535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B66D30">
              <w:rPr>
                <w:sz w:val="18"/>
                <w:szCs w:val="18"/>
              </w:rPr>
              <w:t>ПОЗНАВАЊЕ МАТРЕИЈАЛА И РОБЕ</w:t>
            </w:r>
          </w:p>
        </w:tc>
        <w:tc>
          <w:tcPr>
            <w:tcW w:w="994" w:type="pct"/>
            <w:vAlign w:val="center"/>
          </w:tcPr>
          <w:p w:rsidR="001959F0" w:rsidRPr="008A535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ПОЗНАВАЊЕ МАТРЕИЈАЛА И РОБЕ</w:t>
            </w:r>
          </w:p>
        </w:tc>
        <w:tc>
          <w:tcPr>
            <w:tcW w:w="520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525" w:type="pct"/>
          </w:tcPr>
          <w:p w:rsidR="001959F0" w:rsidRPr="004E5128" w:rsidRDefault="001959F0" w:rsidP="00EF7E06">
            <w:pPr>
              <w:jc w:val="center"/>
              <w:rPr>
                <w:color w:val="FF0000"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Аранжер у трговини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EF7E0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8D47F9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ОСНОВИ ТРГОВИНЕ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ОСНОВИ ТРГОВИНЕ</w:t>
            </w:r>
            <w:r w:rsidRPr="00EF7E06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119F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E119F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F4F3C" w:rsidRDefault="001959F0" w:rsidP="00F809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3F038F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ТЕХНИКА ПРОДАЈЕ И УСЛУГЕ КУПЦИМА 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ru-RU"/>
              </w:rPr>
              <w:t>ТЕХНИКА ПРОДАЈЕ И УСЛУГЕ КУПЦИМА</w:t>
            </w:r>
            <w:r>
              <w:rPr>
                <w:b/>
                <w:sz w:val="18"/>
                <w:szCs w:val="18"/>
                <w:lang w:val="ru-RU"/>
              </w:rPr>
              <w:t xml:space="preserve"> СА </w:t>
            </w:r>
            <w:r w:rsidRPr="00EF7E06">
              <w:rPr>
                <w:b/>
                <w:sz w:val="18"/>
                <w:szCs w:val="18"/>
                <w:lang w:val="ru-RU"/>
              </w:rPr>
              <w:t>ПРАКТИКУМ</w:t>
            </w:r>
            <w:r>
              <w:rPr>
                <w:b/>
                <w:sz w:val="18"/>
                <w:szCs w:val="18"/>
                <w:lang w:val="ru-RU"/>
              </w:rPr>
              <w:t>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F4F3C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3F038F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ru-RU"/>
              </w:rPr>
              <w:t>ТЕХНИКА ПРОДАЈЕ И УСЛУГЕ КУПЦИМА</w:t>
            </w:r>
            <w:r>
              <w:rPr>
                <w:b/>
                <w:sz w:val="18"/>
                <w:szCs w:val="18"/>
                <w:lang w:val="ru-RU"/>
              </w:rPr>
              <w:t xml:space="preserve"> СА </w:t>
            </w:r>
            <w:r w:rsidRPr="00EF7E06">
              <w:rPr>
                <w:b/>
                <w:sz w:val="18"/>
                <w:szCs w:val="18"/>
                <w:lang w:val="ru-RU"/>
              </w:rPr>
              <w:t>ПРАКТИКУМ</w:t>
            </w:r>
            <w:r>
              <w:rPr>
                <w:b/>
                <w:sz w:val="18"/>
                <w:szCs w:val="18"/>
                <w:lang w:val="ru-RU"/>
              </w:rPr>
              <w:t>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1F4F3C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3F038F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ТЕХНИКА ПРОДАЈЕ И УСЛУГЕ КУПЦИМА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ru-RU"/>
              </w:rPr>
              <w:t>ТЕХНИКА ПРОДАЈЕ И УСЛУГЕ КУПЦИМА</w:t>
            </w:r>
          </w:p>
        </w:tc>
        <w:tc>
          <w:tcPr>
            <w:tcW w:w="525" w:type="pct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ru-RU"/>
              </w:rPr>
              <w:t>ПРАКТИКУМ ЗА ТЕХНИКУ ПРОДАЈЕ И УСЛУГЕ КУПЦИМА</w:t>
            </w:r>
          </w:p>
        </w:tc>
        <w:tc>
          <w:tcPr>
            <w:tcW w:w="297" w:type="pct"/>
            <w:vAlign w:val="center"/>
          </w:tcPr>
          <w:p w:rsidR="001959F0" w:rsidRPr="001F4F3C" w:rsidRDefault="001959F0" w:rsidP="00EF7E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I, II</w:t>
            </w:r>
          </w:p>
        </w:tc>
        <w:tc>
          <w:tcPr>
            <w:tcW w:w="659" w:type="pct"/>
            <w:vAlign w:val="center"/>
          </w:tcPr>
          <w:p w:rsidR="001959F0" w:rsidRPr="003F038F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660C36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60C36">
              <w:rPr>
                <w:sz w:val="18"/>
                <w:szCs w:val="18"/>
                <w:lang w:val="sr-Cyrl-CS"/>
              </w:rPr>
              <w:t>120</w:t>
            </w: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>ОСНОВИ ПОСЛОВАЊА У ТРГОВИНИ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ОСНОВИ ПОСЛОВАЊА У ТРГОВИНИ</w:t>
            </w:r>
          </w:p>
        </w:tc>
        <w:tc>
          <w:tcPr>
            <w:tcW w:w="520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МАРКЕТИНГ У ТРГОВИНИ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F7E06">
              <w:rPr>
                <w:b/>
                <w:sz w:val="18"/>
                <w:szCs w:val="18"/>
                <w:lang w:val="sr-Cyrl-CS"/>
              </w:rPr>
              <w:t>МАРКЕТИНГ У ТРГОВИНИ</w:t>
            </w:r>
          </w:p>
        </w:tc>
        <w:tc>
          <w:tcPr>
            <w:tcW w:w="520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660C3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ПРАКТИЧНА НАСТАВА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C1D22">
              <w:rPr>
                <w:b/>
                <w:lang w:val="sr-Cyrl-CS"/>
              </w:rPr>
              <w:t>ПРИРУЧНИК</w:t>
            </w:r>
            <w:r>
              <w:rPr>
                <w:b/>
                <w:sz w:val="18"/>
                <w:szCs w:val="18"/>
                <w:lang w:val="sr-Cyrl-CS"/>
              </w:rPr>
              <w:t xml:space="preserve"> ЗА </w:t>
            </w:r>
            <w:r w:rsidRPr="00EF7E06">
              <w:rPr>
                <w:b/>
                <w:sz w:val="18"/>
                <w:szCs w:val="18"/>
                <w:lang w:val="sr-Cyrl-CS"/>
              </w:rPr>
              <w:t>ПРАКТИЧН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  <w:r w:rsidRPr="00EF7E06">
              <w:rPr>
                <w:b/>
                <w:sz w:val="18"/>
                <w:szCs w:val="18"/>
                <w:lang w:val="sr-Cyrl-CS"/>
              </w:rPr>
              <w:t xml:space="preserve"> НАСТАВ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520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EF7E0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ПРАКТИЧНА НАСТАВА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C1D22">
              <w:rPr>
                <w:b/>
                <w:lang w:val="sr-Cyrl-CS"/>
              </w:rPr>
              <w:t>ПРИРУЧНИК</w:t>
            </w:r>
            <w:r>
              <w:rPr>
                <w:b/>
                <w:sz w:val="18"/>
                <w:szCs w:val="18"/>
                <w:lang w:val="sr-Cyrl-CS"/>
              </w:rPr>
              <w:t xml:space="preserve"> ЗА </w:t>
            </w:r>
            <w:r w:rsidRPr="00EF7E06">
              <w:rPr>
                <w:b/>
                <w:sz w:val="18"/>
                <w:szCs w:val="18"/>
                <w:lang w:val="sr-Cyrl-CS"/>
              </w:rPr>
              <w:t>ПРАКТИЧН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  <w:r w:rsidRPr="00EF7E06">
              <w:rPr>
                <w:b/>
                <w:sz w:val="18"/>
                <w:szCs w:val="18"/>
                <w:lang w:val="sr-Cyrl-CS"/>
              </w:rPr>
              <w:t xml:space="preserve"> НАСТАВ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520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7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  <w:r w:rsidRPr="00EF7E06">
              <w:rPr>
                <w:sz w:val="18"/>
                <w:szCs w:val="18"/>
                <w:lang w:val="sr-Cyrl-CS"/>
              </w:rPr>
              <w:t xml:space="preserve">ПРАКТИЧНА НАСТАВА </w:t>
            </w:r>
          </w:p>
        </w:tc>
        <w:tc>
          <w:tcPr>
            <w:tcW w:w="994" w:type="pct"/>
            <w:vAlign w:val="center"/>
          </w:tcPr>
          <w:p w:rsidR="001959F0" w:rsidRPr="00EF7E06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C1D22">
              <w:rPr>
                <w:b/>
                <w:lang w:val="sr-Cyrl-CS"/>
              </w:rPr>
              <w:t>ПРИРУЧНИК</w:t>
            </w:r>
            <w:r>
              <w:rPr>
                <w:b/>
                <w:sz w:val="18"/>
                <w:szCs w:val="18"/>
                <w:lang w:val="sr-Cyrl-CS"/>
              </w:rPr>
              <w:t xml:space="preserve"> ЗА </w:t>
            </w:r>
            <w:r w:rsidRPr="00EF7E06">
              <w:rPr>
                <w:b/>
                <w:sz w:val="18"/>
                <w:szCs w:val="18"/>
                <w:lang w:val="sr-Cyrl-CS"/>
              </w:rPr>
              <w:t>ПРАКТИЧН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  <w:r w:rsidRPr="00EF7E06">
              <w:rPr>
                <w:b/>
                <w:sz w:val="18"/>
                <w:szCs w:val="18"/>
                <w:lang w:val="sr-Cyrl-CS"/>
              </w:rPr>
              <w:t xml:space="preserve"> НАСТАВ</w:t>
            </w:r>
            <w:r>
              <w:rPr>
                <w:b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520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659" w:type="pct"/>
          </w:tcPr>
          <w:p w:rsidR="001959F0" w:rsidRPr="00CF1EB0" w:rsidRDefault="001959F0" w:rsidP="003F038F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660C36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CF1EB0" w:rsidRDefault="001959F0" w:rsidP="009E4A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B955B8" w:rsidTr="004F0553">
        <w:trPr>
          <w:cantSplit/>
          <w:trHeight w:val="45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B66D30" w:rsidRDefault="001959F0" w:rsidP="00EF7E0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B66D30">
              <w:rPr>
                <w:sz w:val="18"/>
                <w:szCs w:val="18"/>
              </w:rPr>
              <w:t>ПОСЛОВНИ ЕНГЛЕСКИ ЈЕЗИК</w:t>
            </w:r>
          </w:p>
        </w:tc>
        <w:tc>
          <w:tcPr>
            <w:tcW w:w="994" w:type="pct"/>
            <w:vAlign w:val="center"/>
          </w:tcPr>
          <w:p w:rsidR="001959F0" w:rsidRPr="00B955B8" w:rsidRDefault="001959F0" w:rsidP="00EF7E06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Pr="00B955B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955B8">
              <w:rPr>
                <w:b/>
                <w:sz w:val="18"/>
                <w:szCs w:val="18"/>
              </w:rPr>
              <w:t>ЕНГЛЕСКИ ЈЕЗИК</w:t>
            </w:r>
          </w:p>
          <w:p w:rsidR="001959F0" w:rsidRPr="00B955B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:rsidR="001959F0" w:rsidRPr="00B955B8" w:rsidRDefault="001959F0" w:rsidP="00B955B8">
            <w:pPr>
              <w:jc w:val="center"/>
              <w:rPr>
                <w:sz w:val="18"/>
                <w:szCs w:val="18"/>
                <w:lang w:val="sr-Cyrl-CS"/>
              </w:rPr>
            </w:pPr>
            <w:r w:rsidRPr="00B955B8">
              <w:rPr>
                <w:sz w:val="18"/>
                <w:szCs w:val="18"/>
                <w:lang w:val="sr-Cyrl-CS"/>
              </w:rPr>
              <w:t>Радна свеска из енглеског језика</w:t>
            </w:r>
          </w:p>
        </w:tc>
        <w:tc>
          <w:tcPr>
            <w:tcW w:w="297" w:type="pct"/>
            <w:vAlign w:val="center"/>
          </w:tcPr>
          <w:p w:rsidR="001959F0" w:rsidRPr="00B955B8" w:rsidRDefault="001959F0" w:rsidP="002D38E3">
            <w:pPr>
              <w:jc w:val="center"/>
              <w:rPr>
                <w:sz w:val="18"/>
                <w:szCs w:val="18"/>
              </w:rPr>
            </w:pPr>
            <w:r w:rsidRPr="00B955B8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955B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955B8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3F038F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955B8">
              <w:rPr>
                <w:i/>
                <w:sz w:val="18"/>
                <w:szCs w:val="18"/>
                <w:lang w:val="sr-Cyrl-CS"/>
              </w:rPr>
              <w:t>Комерцијалиста</w:t>
            </w:r>
          </w:p>
        </w:tc>
        <w:tc>
          <w:tcPr>
            <w:tcW w:w="402" w:type="pct"/>
            <w:vAlign w:val="center"/>
          </w:tcPr>
          <w:p w:rsidR="001959F0" w:rsidRPr="00B955B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955B8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B955B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955B8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Pr="00B63F3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>ПОСЛОВНИ СТРАНИ ЈЕЗИК</w:t>
            </w:r>
          </w:p>
        </w:tc>
        <w:tc>
          <w:tcPr>
            <w:tcW w:w="994" w:type="pct"/>
            <w:vAlign w:val="center"/>
          </w:tcPr>
          <w:p w:rsidR="001959F0" w:rsidRPr="0085009C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CC00"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B63F3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Pr="00B63F3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63F38">
              <w:rPr>
                <w:b/>
                <w:sz w:val="18"/>
                <w:szCs w:val="18"/>
              </w:rPr>
              <w:t>ЕНГЛЕСКИ ЈЕЗИК</w:t>
            </w:r>
          </w:p>
          <w:p w:rsidR="001959F0" w:rsidRPr="00B63F38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Align w:val="center"/>
          </w:tcPr>
          <w:p w:rsidR="001959F0" w:rsidRPr="00B63F38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63F38">
              <w:rPr>
                <w:sz w:val="18"/>
                <w:szCs w:val="18"/>
                <w:lang w:val="sr-Cyrl-CS"/>
              </w:rPr>
              <w:t>Радна свеска из енглеског језика</w:t>
            </w:r>
          </w:p>
        </w:tc>
        <w:tc>
          <w:tcPr>
            <w:tcW w:w="297" w:type="pct"/>
            <w:vAlign w:val="center"/>
          </w:tcPr>
          <w:p w:rsidR="001959F0" w:rsidRPr="00B63F38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 xml:space="preserve">III </w:t>
            </w:r>
          </w:p>
        </w:tc>
        <w:tc>
          <w:tcPr>
            <w:tcW w:w="659" w:type="pct"/>
            <w:vAlign w:val="center"/>
          </w:tcPr>
          <w:p w:rsidR="001959F0" w:rsidRPr="00B63F38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63F38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63F38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63F38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637107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НЕМАЧКИ ЈЕЗИК</w:t>
            </w:r>
          </w:p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немачког језика </w:t>
            </w:r>
          </w:p>
        </w:tc>
        <w:tc>
          <w:tcPr>
            <w:tcW w:w="297" w:type="pct"/>
            <w:vAlign w:val="center"/>
          </w:tcPr>
          <w:p w:rsidR="001959F0" w:rsidRPr="00B63F38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 xml:space="preserve">III </w:t>
            </w:r>
          </w:p>
        </w:tc>
        <w:tc>
          <w:tcPr>
            <w:tcW w:w="659" w:type="pct"/>
            <w:vAlign w:val="center"/>
          </w:tcPr>
          <w:p w:rsidR="001959F0" w:rsidRPr="00B63F38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63F38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637107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РУСКИ ЈЕЗИК</w:t>
            </w:r>
          </w:p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руског језика </w:t>
            </w:r>
          </w:p>
        </w:tc>
        <w:tc>
          <w:tcPr>
            <w:tcW w:w="297" w:type="pct"/>
            <w:vAlign w:val="center"/>
          </w:tcPr>
          <w:p w:rsidR="001959F0" w:rsidRPr="00B63F38" w:rsidRDefault="001959F0" w:rsidP="002D38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 xml:space="preserve">III </w:t>
            </w:r>
          </w:p>
        </w:tc>
        <w:tc>
          <w:tcPr>
            <w:tcW w:w="659" w:type="pct"/>
            <w:vAlign w:val="center"/>
          </w:tcPr>
          <w:p w:rsidR="001959F0" w:rsidRPr="00B63F38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63F38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80BD1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637107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6367AD" w:rsidRDefault="001959F0" w:rsidP="00F8090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EF1219" w:rsidRDefault="001959F0" w:rsidP="00B63F3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EF121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француског језика </w:t>
            </w:r>
          </w:p>
        </w:tc>
        <w:tc>
          <w:tcPr>
            <w:tcW w:w="297" w:type="pct"/>
            <w:vAlign w:val="center"/>
          </w:tcPr>
          <w:p w:rsidR="001959F0" w:rsidRPr="00B63F38" w:rsidRDefault="001959F0" w:rsidP="002D38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 xml:space="preserve">III </w:t>
            </w:r>
          </w:p>
        </w:tc>
        <w:tc>
          <w:tcPr>
            <w:tcW w:w="659" w:type="pct"/>
            <w:vAlign w:val="center"/>
          </w:tcPr>
          <w:p w:rsidR="001959F0" w:rsidRPr="00B63F38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63F38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4F0553">
        <w:trPr>
          <w:cantSplit/>
          <w:trHeight w:val="422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46660F" w:rsidRDefault="001959F0" w:rsidP="000B363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tcBorders>
              <w:bottom w:val="single" w:sz="12" w:space="0" w:color="auto"/>
            </w:tcBorders>
            <w:vAlign w:val="center"/>
          </w:tcPr>
          <w:p w:rsidR="001959F0" w:rsidRPr="00C11E72" w:rsidRDefault="001959F0" w:rsidP="006E230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tcBorders>
              <w:bottom w:val="single" w:sz="12" w:space="0" w:color="auto"/>
            </w:tcBorders>
            <w:vAlign w:val="center"/>
          </w:tcPr>
          <w:p w:rsidR="001959F0" w:rsidRPr="006367AD" w:rsidRDefault="001959F0" w:rsidP="006E230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tcBorders>
              <w:bottom w:val="single" w:sz="12" w:space="0" w:color="auto"/>
            </w:tcBorders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EF1219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bottom w:val="single" w:sz="12" w:space="0" w:color="auto"/>
            </w:tcBorders>
          </w:tcPr>
          <w:p w:rsidR="001959F0" w:rsidRPr="00EF121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EF1219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EF1219">
              <w:rPr>
                <w:sz w:val="18"/>
                <w:szCs w:val="18"/>
                <w:lang w:val="ru-RU"/>
              </w:rPr>
              <w:t>италијанског</w:t>
            </w:r>
            <w:r w:rsidRPr="00EF1219">
              <w:rPr>
                <w:sz w:val="18"/>
                <w:szCs w:val="18"/>
                <w:lang w:val="sr-Cyrl-CS"/>
              </w:rPr>
              <w:t xml:space="preserve"> језика 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:rsidR="001959F0" w:rsidRPr="00B63F38" w:rsidRDefault="001959F0" w:rsidP="002D38E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57" w:type="pct"/>
            <w:tcBorders>
              <w:bottom w:val="single" w:sz="12" w:space="0" w:color="auto"/>
            </w:tcBorders>
            <w:vAlign w:val="center"/>
          </w:tcPr>
          <w:p w:rsidR="001959F0" w:rsidRPr="00B63F3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3F38">
              <w:rPr>
                <w:sz w:val="18"/>
                <w:szCs w:val="18"/>
              </w:rPr>
              <w:t xml:space="preserve">III </w:t>
            </w:r>
          </w:p>
        </w:tc>
        <w:tc>
          <w:tcPr>
            <w:tcW w:w="659" w:type="pct"/>
            <w:tcBorders>
              <w:bottom w:val="single" w:sz="12" w:space="0" w:color="auto"/>
            </w:tcBorders>
            <w:vAlign w:val="center"/>
          </w:tcPr>
          <w:p w:rsidR="001959F0" w:rsidRPr="00B63F38" w:rsidRDefault="001959F0" w:rsidP="002D38E3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63F38">
              <w:rPr>
                <w:i/>
                <w:sz w:val="18"/>
                <w:szCs w:val="18"/>
                <w:lang w:val="sr-Cyrl-CS"/>
              </w:rPr>
              <w:t>Трговац</w:t>
            </w:r>
          </w:p>
        </w:tc>
        <w:tc>
          <w:tcPr>
            <w:tcW w:w="402" w:type="pct"/>
            <w:tcBorders>
              <w:bottom w:val="single" w:sz="12" w:space="0" w:color="auto"/>
            </w:tcBorders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9" w:type="pct"/>
            <w:gridSpan w:val="2"/>
            <w:tcBorders>
              <w:bottom w:val="single" w:sz="12" w:space="0" w:color="auto"/>
            </w:tcBorders>
            <w:vAlign w:val="center"/>
          </w:tcPr>
          <w:p w:rsidR="001959F0" w:rsidRPr="00EF121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EF1219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762414">
        <w:trPr>
          <w:cantSplit/>
          <w:trHeight w:val="516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F1EB0">
              <w:rPr>
                <w:sz w:val="18"/>
                <w:szCs w:val="18"/>
                <w:lang w:val="sr-Cyrl-CS"/>
              </w:rPr>
              <w:t>ОБЛАСТ</w:t>
            </w:r>
            <w:r>
              <w:rPr>
                <w:b/>
                <w:sz w:val="18"/>
                <w:szCs w:val="18"/>
                <w:lang w:val="sr-Cyrl-CS"/>
              </w:rPr>
              <w:t>: ТУРИЗАМ И УГОСТИТЕЉСТВО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СТРАНИ ЈЕЗИК II</w:t>
            </w:r>
          </w:p>
        </w:tc>
        <w:tc>
          <w:tcPr>
            <w:tcW w:w="994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ЕНГЛЕСКИ ЈЕЗИК</w:t>
            </w:r>
          </w:p>
        </w:tc>
        <w:tc>
          <w:tcPr>
            <w:tcW w:w="525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ЕНГЛЕСКОГ ЈЕЗИКА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FF41E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B439D5">
              <w:rPr>
                <w:sz w:val="18"/>
                <w:szCs w:val="18"/>
                <w:lang w:val="ru-RU"/>
              </w:rPr>
              <w:t>италијанског</w:t>
            </w:r>
            <w:r w:rsidRPr="00B439D5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FF41E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НЕМАЧКИ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РУСКИ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  <w:vMerge w:val="restar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B439D5" w:rsidRDefault="001959F0" w:rsidP="002D38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vAlign w:val="center"/>
          </w:tcPr>
          <w:p w:rsidR="001959F0" w:rsidRPr="00125D26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ЕНГЛЕСКИ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81147">
              <w:rPr>
                <w:i/>
                <w:sz w:val="18"/>
                <w:szCs w:val="18"/>
                <w:lang w:val="sr-Cyrl-CS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81147" w:rsidRDefault="001959F0" w:rsidP="00B81147">
            <w:pPr>
              <w:jc w:val="center"/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B439D5">
              <w:rPr>
                <w:sz w:val="18"/>
                <w:szCs w:val="18"/>
                <w:lang w:val="ru-RU"/>
              </w:rPr>
              <w:t>италијанског</w:t>
            </w:r>
            <w:r w:rsidRPr="00B439D5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НЕМАЧКИ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РУСКИ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  <w:tcBorders>
              <w:bottom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ЕНГЛЕСКИ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B439D5">
              <w:rPr>
                <w:sz w:val="18"/>
                <w:szCs w:val="18"/>
                <w:lang w:val="ru-RU"/>
              </w:rPr>
              <w:t>италијанског</w:t>
            </w:r>
            <w:r w:rsidRPr="00B439D5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НЕМАЧКИ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РУСКИ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tcBorders>
              <w:bottom w:val="single" w:sz="12" w:space="0" w:color="auto"/>
            </w:tcBorders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tcBorders>
              <w:bottom w:val="single" w:sz="12" w:space="0" w:color="auto"/>
            </w:tcBorders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  <w:tcBorders>
              <w:top w:val="single" w:sz="12" w:space="0" w:color="auto"/>
              <w:bottom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tcBorders>
              <w:top w:val="single" w:sz="12" w:space="0" w:color="auto"/>
            </w:tcBorders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tcBorders>
              <w:top w:val="single" w:sz="12" w:space="0" w:color="auto"/>
            </w:tcBorders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ЕНГЛЕСКИ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енглеског језика 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B439D5">
              <w:rPr>
                <w:sz w:val="18"/>
                <w:szCs w:val="18"/>
                <w:lang w:val="ru-RU"/>
              </w:rPr>
              <w:t>италијанског</w:t>
            </w:r>
            <w:r w:rsidRPr="00B439D5">
              <w:rPr>
                <w:sz w:val="18"/>
                <w:szCs w:val="18"/>
                <w:lang w:val="sr-Cyrl-CS"/>
              </w:rPr>
              <w:t xml:space="preserve"> језика за први разред стручних школа</w:t>
            </w: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НЕМАЧКИ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немачког језика за први разред стручних школа</w:t>
            </w:r>
          </w:p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РУСКИ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руског језика за први разред стручних школа</w:t>
            </w:r>
          </w:p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439D5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француског језика за први разред стручних школа</w:t>
            </w:r>
          </w:p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b/>
                <w:sz w:val="18"/>
                <w:szCs w:val="18"/>
              </w:rPr>
              <w:t>ШПАНСКИ ЈЕЗИК</w:t>
            </w:r>
          </w:p>
        </w:tc>
        <w:tc>
          <w:tcPr>
            <w:tcW w:w="525" w:type="pct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B439D5">
              <w:rPr>
                <w:sz w:val="18"/>
                <w:szCs w:val="18"/>
                <w:lang w:val="sr-Cyrl-CS"/>
              </w:rPr>
              <w:t>Радна свеска из шпанског језика за први разред стручних школа</w:t>
            </w:r>
          </w:p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3, 4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jc w:val="center"/>
            </w:pPr>
            <w:r w:rsidRPr="00B439D5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ru-RU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техничар,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tcBorders>
              <w:top w:val="single" w:sz="12" w:space="0" w:color="auto"/>
            </w:tcBorders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B439D5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B439D5" w:rsidTr="004F0553">
        <w:trPr>
          <w:cantSplit/>
          <w:trHeight w:val="484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45AC1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C45AC1">
              <w:rPr>
                <w:sz w:val="18"/>
                <w:szCs w:val="18"/>
                <w:lang w:val="sr-Cyrl-CS"/>
              </w:rPr>
              <w:t>ОСНОВИ ЕКОНОМИЈЕ</w:t>
            </w:r>
          </w:p>
        </w:tc>
        <w:tc>
          <w:tcPr>
            <w:tcW w:w="994" w:type="pct"/>
            <w:vAlign w:val="center"/>
          </w:tcPr>
          <w:p w:rsidR="001959F0" w:rsidRPr="00C45AC1" w:rsidRDefault="001959F0" w:rsidP="002D38E3">
            <w:pPr>
              <w:jc w:val="center"/>
              <w:rPr>
                <w:b/>
                <w:sz w:val="18"/>
                <w:szCs w:val="18"/>
              </w:rPr>
            </w:pPr>
            <w:r w:rsidRPr="00C45AC1">
              <w:rPr>
                <w:b/>
                <w:sz w:val="18"/>
                <w:szCs w:val="18"/>
              </w:rPr>
              <w:t>ОСНОВИ ЕКОНОМИЈЕ</w:t>
            </w:r>
          </w:p>
        </w:tc>
        <w:tc>
          <w:tcPr>
            <w:tcW w:w="520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439D5" w:rsidRDefault="001959F0" w:rsidP="002D38E3">
            <w:pPr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439D5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B439D5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B439D5">
              <w:rPr>
                <w:i/>
                <w:sz w:val="18"/>
                <w:szCs w:val="18"/>
              </w:rPr>
              <w:t>Туристички</w:t>
            </w:r>
            <w:r w:rsidRPr="00B439D5"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l-SI"/>
              </w:rPr>
            </w:pPr>
            <w:r w:rsidRPr="00B439D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B439D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74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ОСНОВИ ТУРИЗМА И УГОСТИТЕЉСТВА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A30C97" w:rsidRDefault="001959F0" w:rsidP="002D38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ОСНОВЕ ТУРИЗМА И УГОСТИТЕЉСТВА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D3449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AC238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Сви профили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74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D3449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AC238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Сви профили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94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АГЕНЦИЈСКО И ХОТЕЛИЈЕРСКО ПОСЛОВАЊЕ</w:t>
            </w: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АГЕНЦИЈСКО И ХОТЕЛИЈЕРСКО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ПОСЛОВАЊЕ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AC238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D3449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</w:tr>
      <w:tr w:rsidR="001959F0" w:rsidRPr="00CF1EB0" w:rsidTr="004F0553">
        <w:trPr>
          <w:cantSplit/>
          <w:trHeight w:val="394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АГЕНЦИЈСКО И ХОТЕЛИЈЕРСКО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ПОСЛОВАЊЕ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990D14" w:rsidRDefault="001959F0" w:rsidP="002D3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</w:tr>
      <w:tr w:rsidR="001959F0" w:rsidRPr="00CF1EB0" w:rsidTr="004F0553">
        <w:trPr>
          <w:cantSplit/>
          <w:trHeight w:val="394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АГЕНЦИЈСКО И ХОТЕЛИЈЕРСКО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ПОСЛОВАЊЕ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990D14" w:rsidRDefault="001959F0" w:rsidP="002D3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</w:tr>
      <w:tr w:rsidR="001959F0" w:rsidRPr="00CF1EB0" w:rsidTr="004F0553">
        <w:trPr>
          <w:cantSplit/>
          <w:trHeight w:val="394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АГЕНЦИЈСКО И ХОТЕЛИЈЕРСКО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ПОСЛОВАЊЕ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990D14" w:rsidRDefault="001959F0" w:rsidP="002D3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</w:rPr>
            </w:pPr>
          </w:p>
        </w:tc>
      </w:tr>
      <w:tr w:rsidR="001959F0" w:rsidRPr="00CF1EB0" w:rsidTr="004F0553">
        <w:trPr>
          <w:cantSplit/>
          <w:trHeight w:val="82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AC2385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  <w:r w:rsidRPr="00AC2385">
              <w:rPr>
                <w:sz w:val="18"/>
                <w:szCs w:val="18"/>
                <w:lang w:val="ru-RU"/>
              </w:rPr>
              <w:t>ЕКОНОМИКА И ОРГАНИЗАЦИЈА ТУРИСТИЧКИХ ПРЕДУЗЕЋА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2676C">
              <w:rPr>
                <w:b/>
                <w:sz w:val="18"/>
                <w:szCs w:val="18"/>
                <w:lang w:val="sr-Cyrl-CS"/>
              </w:rPr>
              <w:t>ЕКОНОМИК</w:t>
            </w:r>
            <w:r>
              <w:rPr>
                <w:b/>
                <w:sz w:val="18"/>
                <w:szCs w:val="18"/>
                <w:lang w:val="sr-Cyrl-CS"/>
              </w:rPr>
              <w:t xml:space="preserve">А И ОРГАНИЗАЦИЈА </w:t>
            </w:r>
            <w:r w:rsidRPr="00E2676C">
              <w:rPr>
                <w:b/>
                <w:sz w:val="18"/>
                <w:szCs w:val="18"/>
                <w:lang w:val="sr-Cyrl-CS"/>
              </w:rPr>
              <w:t>ПРЕДУЗЕЋА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  <w:p w:rsidR="001959F0" w:rsidRPr="0004668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FC7A6F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  <w:r w:rsidRPr="00AC2385">
              <w:rPr>
                <w:sz w:val="18"/>
                <w:szCs w:val="18"/>
                <w:lang w:val="ru-RU"/>
              </w:rPr>
              <w:t>ЕКОНОМИКА И ОРГАНИЗАЦИЈА ПРЕДУЗЕЋА</w:t>
            </w:r>
          </w:p>
          <w:p w:rsidR="001959F0" w:rsidRPr="00AC2385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Pr="00AC238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E3F06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AC2385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  <w:r w:rsidRPr="00AC2385">
              <w:rPr>
                <w:sz w:val="18"/>
                <w:szCs w:val="18"/>
                <w:lang w:val="ru-RU"/>
              </w:rPr>
              <w:t xml:space="preserve">ЕКОНОМИКА И ТУРИСТИЧКИХ </w:t>
            </w:r>
            <w:r>
              <w:rPr>
                <w:sz w:val="18"/>
                <w:szCs w:val="18"/>
                <w:lang w:val="ru-RU"/>
              </w:rPr>
              <w:t xml:space="preserve"> И </w:t>
            </w:r>
            <w:r>
              <w:rPr>
                <w:sz w:val="18"/>
                <w:szCs w:val="18"/>
                <w:lang w:val="sr-Cyrl-CS"/>
              </w:rPr>
              <w:t xml:space="preserve">УГОСТИТЕЉСКИХ </w:t>
            </w:r>
            <w:r w:rsidRPr="00AC2385">
              <w:rPr>
                <w:sz w:val="18"/>
                <w:szCs w:val="18"/>
                <w:lang w:val="ru-RU"/>
              </w:rPr>
              <w:t>ПРЕДУЗЕЋА</w:t>
            </w:r>
          </w:p>
        </w:tc>
        <w:tc>
          <w:tcPr>
            <w:tcW w:w="994" w:type="pct"/>
            <w:vMerge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04668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A51B4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Кувар, Конобар</w:t>
            </w:r>
          </w:p>
          <w:p w:rsidR="001959F0" w:rsidRPr="00AC238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Посластичар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9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ПОСЛОВНА КОРЕСПОНДЕНЦИЈА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ПОСЛОВНА КОРЕСПОНДЕНЦИЈА И КОМУНИКАЦИЈА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D34495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ТУРИСТИЧКА ГЕОГРАФИЈА</w:t>
            </w:r>
          </w:p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E2676C">
              <w:rPr>
                <w:b/>
                <w:sz w:val="18"/>
                <w:szCs w:val="18"/>
                <w:lang w:val="sr-Cyrl-CS"/>
              </w:rPr>
              <w:t>ТУРИСТИЧКА ГЕОГРАФИЈА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  <w:r w:rsidRPr="00CF1EB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E35F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Туристички техничар</w:t>
            </w: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Pr="00905B3D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5239AB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046689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 w:val="restar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Merge w:val="restar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  <w:r w:rsidRPr="00CF1EB0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97" w:type="pct"/>
            <w:vAlign w:val="center"/>
          </w:tcPr>
          <w:p w:rsidR="001959F0" w:rsidRPr="009828ED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E35F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Туристички техничар</w:t>
            </w: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Pr="00905B3D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046689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Merge/>
          </w:tcPr>
          <w:p w:rsidR="001959F0" w:rsidRPr="00CF1EB0" w:rsidRDefault="001959F0" w:rsidP="002D38E3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046689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ПСИХОЛОГИЈА У ТУРИЗМУ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B66D3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B66D30">
              <w:rPr>
                <w:b/>
                <w:sz w:val="18"/>
                <w:szCs w:val="18"/>
              </w:rPr>
              <w:t>ПСИХОЛОГИЈА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990D14" w:rsidRDefault="001959F0" w:rsidP="002D38E3">
            <w:pPr>
              <w:jc w:val="center"/>
              <w:rPr>
                <w:sz w:val="18"/>
                <w:szCs w:val="18"/>
              </w:rPr>
            </w:pPr>
            <w:r w:rsidRPr="00990D14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Merge w:val="restar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Туристички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046689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ПСИХОЛОГИЈА</w:t>
            </w:r>
          </w:p>
        </w:tc>
        <w:tc>
          <w:tcPr>
            <w:tcW w:w="994" w:type="pct"/>
            <w:vMerge/>
            <w:vAlign w:val="center"/>
          </w:tcPr>
          <w:p w:rsidR="001959F0" w:rsidRPr="00B66D3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2462A9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046689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ПСИХОЛОГИЈА У ТУРИЗМУ И УГОСТИТЕЉСТВУ</w:t>
            </w:r>
          </w:p>
        </w:tc>
        <w:tc>
          <w:tcPr>
            <w:tcW w:w="994" w:type="pct"/>
            <w:vMerge/>
            <w:vAlign w:val="center"/>
          </w:tcPr>
          <w:p w:rsidR="001959F0" w:rsidRPr="002462A9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2462A9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257" w:type="pct"/>
            <w:vMerge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Конобар, Кувар, Посластичар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58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ФИНАНСИЈСКО ПОСЛОВАЊЕ</w:t>
            </w: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ФИНАНСИЈСКО</w:t>
            </w:r>
          </w:p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ПОСЛОВАЊЕ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0C5A7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6"/>
                <w:szCs w:val="16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  <w:p w:rsidR="001959F0" w:rsidRPr="00CF1EB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FF41E0" w:rsidTr="004F0553">
        <w:trPr>
          <w:cantSplit/>
          <w:trHeight w:val="65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AC2385" w:rsidRDefault="001959F0" w:rsidP="002D38E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МАРКЕТИНГ У ТУРИЗМУ И УГОСТИТЕЉСТВУ</w:t>
            </w:r>
          </w:p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2D38E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  <w:p w:rsidR="001959F0" w:rsidRPr="00AC2385" w:rsidRDefault="001959F0" w:rsidP="002D38E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 w:val="0"/>
                <w:sz w:val="18"/>
                <w:szCs w:val="18"/>
              </w:rPr>
              <w:t>МАРКЕТИНГ У ТУРИЗМУ</w:t>
            </w:r>
          </w:p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 IV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CF1EB0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897CCD">
              <w:rPr>
                <w:i/>
                <w:sz w:val="18"/>
                <w:szCs w:val="18"/>
                <w:lang w:val="ru-RU"/>
              </w:rPr>
              <w:t xml:space="preserve">Туристички техничар </w:t>
            </w:r>
          </w:p>
          <w:p w:rsidR="001959F0" w:rsidRPr="0076420C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FF41E0" w:rsidTr="004F0553">
        <w:trPr>
          <w:cantSplit/>
          <w:trHeight w:val="65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CF1EB0" w:rsidRDefault="001959F0" w:rsidP="002D38E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50703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Конобар, Кувар, Посластичар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FF41E0" w:rsidTr="004F0553">
        <w:trPr>
          <w:cantSplit/>
          <w:trHeight w:val="65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E40E5A" w:rsidRDefault="001959F0" w:rsidP="00E40E5A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МАРКЕТИНГ У ТУРИЗМУ</w:t>
            </w:r>
          </w:p>
          <w:p w:rsidR="001959F0" w:rsidRDefault="001959F0" w:rsidP="002D38E3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4" w:type="pct"/>
            <w:vAlign w:val="center"/>
          </w:tcPr>
          <w:p w:rsidR="001959F0" w:rsidRPr="00CF1EB0" w:rsidRDefault="001959F0" w:rsidP="002D38E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 xml:space="preserve"> IV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AC2385" w:rsidRDefault="001959F0" w:rsidP="002D38E3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ИСТОРИЈА УМЕТНОСТИ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2D38E3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 w:val="0"/>
                <w:sz w:val="18"/>
                <w:szCs w:val="18"/>
              </w:rPr>
              <w:t>ИСТОРИЈА УМЕТНОСТИ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3F0D5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 w:rsidRPr="00CF1EB0"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AC2385" w:rsidRDefault="001959F0" w:rsidP="002D38E3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CF1EB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ПРЕДУЗЕТНИШТВО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8004EB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CF1EB0">
              <w:rPr>
                <w:rFonts w:ascii="Times New Roman" w:hAnsi="Times New Roman" w:cs="Times New Roman"/>
                <w:bCs w:val="0"/>
                <w:sz w:val="18"/>
                <w:szCs w:val="18"/>
              </w:rPr>
              <w:t>ПРЕДУЗЕТНИШТВО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E2676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3F0D5E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</w:t>
            </w:r>
            <w:r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57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CF1EB0" w:rsidRDefault="001959F0" w:rsidP="002D38E3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CF1EB0" w:rsidRDefault="001959F0" w:rsidP="008004EB">
            <w:pPr>
              <w:pStyle w:val="normalbold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3656E5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D1A6B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3F0D5E" w:rsidRDefault="001959F0" w:rsidP="009828E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Посластичар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2D1A6B" w:rsidTr="004F0553">
        <w:trPr>
          <w:cantSplit/>
          <w:trHeight w:val="45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Style w:val="Heading2Char"/>
                <w:b w:val="0"/>
                <w:sz w:val="20"/>
                <w:lang w:val="sr-Cyrl-CS"/>
              </w:rPr>
            </w:pPr>
            <w:r>
              <w:rPr>
                <w:rStyle w:val="Heading2Char"/>
                <w:b w:val="0"/>
                <w:sz w:val="20"/>
                <w:lang w:val="sr-Cyrl-CS"/>
              </w:rPr>
              <w:t>ПРОФЕСИОНАЛНА ПРАКСА</w:t>
            </w:r>
          </w:p>
        </w:tc>
        <w:tc>
          <w:tcPr>
            <w:tcW w:w="994" w:type="pct"/>
            <w:vAlign w:val="center"/>
          </w:tcPr>
          <w:p w:rsidR="001959F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D266EC">
              <w:rPr>
                <w:b/>
                <w:lang w:val="ru-RU"/>
              </w:rPr>
              <w:t>ПР</w:t>
            </w:r>
            <w:r>
              <w:rPr>
                <w:b/>
                <w:lang w:val="ru-RU"/>
              </w:rPr>
              <w:t>ИРУЧНИК</w:t>
            </w:r>
            <w:r w:rsidRPr="00D266EC">
              <w:rPr>
                <w:b/>
                <w:lang w:val="ru-RU"/>
              </w:rPr>
              <w:t xml:space="preserve"> ЗА ПРАКТИЧНУ НАСТАВУ И ПРОФЕСИОНАЛНУ ПРАКСУ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507039"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D1A6B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sr-Cyrl-CS"/>
              </w:rPr>
              <w:t>,</w:t>
            </w:r>
            <w:r>
              <w:rPr>
                <w:sz w:val="18"/>
                <w:szCs w:val="18"/>
              </w:rPr>
              <w:t xml:space="preserve"> II</w:t>
            </w:r>
            <w:r>
              <w:rPr>
                <w:sz w:val="18"/>
                <w:szCs w:val="18"/>
                <w:lang w:val="sr-Cyrl-CS"/>
              </w:rPr>
              <w:t>,</w:t>
            </w:r>
            <w:r w:rsidRPr="002D1A6B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2D1A6B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2D1A6B">
              <w:rPr>
                <w:i/>
                <w:sz w:val="18"/>
                <w:szCs w:val="18"/>
                <w:lang w:val="ru-RU"/>
              </w:rPr>
              <w:t>Туристички</w:t>
            </w:r>
            <w:r w:rsidRPr="00CF1EB0"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  <w:r w:rsidRPr="002D1A6B">
              <w:rPr>
                <w:i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2D1A6B" w:rsidTr="004F0553">
        <w:trPr>
          <w:cantSplit/>
          <w:trHeight w:val="457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Style w:val="Heading2Char"/>
                <w:b w:val="0"/>
                <w:sz w:val="20"/>
                <w:lang w:val="sr-Cyrl-CS"/>
              </w:rPr>
            </w:pPr>
            <w:r>
              <w:rPr>
                <w:rStyle w:val="Heading2Char"/>
                <w:b w:val="0"/>
                <w:sz w:val="20"/>
                <w:lang w:val="sr-Cyrl-CS"/>
              </w:rPr>
              <w:t>ПРОФЕСИОНАЛНА ПРАКСА</w:t>
            </w:r>
          </w:p>
        </w:tc>
        <w:tc>
          <w:tcPr>
            <w:tcW w:w="994" w:type="pct"/>
            <w:vAlign w:val="center"/>
          </w:tcPr>
          <w:p w:rsidR="001959F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ru-RU"/>
              </w:rPr>
            </w:pPr>
            <w:r w:rsidRPr="00D266EC">
              <w:rPr>
                <w:b/>
                <w:lang w:val="ru-RU"/>
              </w:rPr>
              <w:t>ПР</w:t>
            </w:r>
            <w:r>
              <w:rPr>
                <w:b/>
                <w:lang w:val="ru-RU"/>
              </w:rPr>
              <w:t>ИРУЧНИК</w:t>
            </w:r>
            <w:r w:rsidRPr="00D266EC">
              <w:rPr>
                <w:b/>
                <w:lang w:val="ru-RU"/>
              </w:rPr>
              <w:t xml:space="preserve"> ЗА ПРАКТИЧНУ НАСТАВУ И ПРОФЕСИОНАЛНУ ПРАКСУ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2D1A6B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D1A6B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sr-Cyrl-CS"/>
              </w:rPr>
              <w:t xml:space="preserve">, </w:t>
            </w: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4229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Посластичар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3656E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18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ХИГИЈЕНА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ХИГИЈЕНА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8476D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техничар,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163D6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170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65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ОСНОВИ КУВАРСТВА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ОСНОВИ КУВАРСТВА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EE35F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4229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65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3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6081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3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8004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6081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5A22B3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5830B8" w:rsidTr="004F0553">
        <w:trPr>
          <w:cantSplit/>
          <w:trHeight w:val="33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НАУКА О ИСХРАНИ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2D76" w:rsidRDefault="001959F0" w:rsidP="00CF2D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 w:rsidRPr="00CF2D76">
              <w:rPr>
                <w:b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6081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36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14079">
              <w:rPr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994" w:type="pct"/>
            <w:vMerge/>
            <w:vAlign w:val="center"/>
          </w:tcPr>
          <w:p w:rsidR="001959F0" w:rsidRPr="00CF2D76" w:rsidRDefault="001959F0" w:rsidP="00CF2D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1959F0" w:rsidRPr="005830B8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291F87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 xml:space="preserve">Кувар 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Посластичар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336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814079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CF2D76" w:rsidRDefault="001959F0" w:rsidP="00CF2D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674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НАУКА О ИСХРАНИ</w:t>
            </w:r>
          </w:p>
        </w:tc>
        <w:tc>
          <w:tcPr>
            <w:tcW w:w="994" w:type="pct"/>
            <w:vAlign w:val="center"/>
          </w:tcPr>
          <w:p w:rsidR="001959F0" w:rsidRPr="00CF2D76" w:rsidRDefault="001959F0" w:rsidP="00CF2D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CF2D76">
              <w:rPr>
                <w:b/>
                <w:sz w:val="18"/>
                <w:szCs w:val="18"/>
                <w:lang w:val="sr-Cyrl-CS"/>
              </w:rPr>
              <w:t>НАУКА О ИСХРАНИ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60815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5A22B3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2462A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674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ХОТЕЛИЈЕРСТВО</w:t>
            </w:r>
          </w:p>
        </w:tc>
        <w:tc>
          <w:tcPr>
            <w:tcW w:w="994" w:type="pct"/>
            <w:vAlign w:val="center"/>
          </w:tcPr>
          <w:p w:rsidR="001959F0" w:rsidRPr="00CF2D76" w:rsidRDefault="001959F0" w:rsidP="00CF2D7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CF2D76">
              <w:rPr>
                <w:b/>
                <w:sz w:val="18"/>
                <w:szCs w:val="18"/>
              </w:rPr>
              <w:t>ХОТЕЛИЈЕРСТВО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 Кулинарски техниучар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C35BC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420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66D30" w:rsidRDefault="001959F0" w:rsidP="002D38E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 w:val="0"/>
                <w:iCs/>
                <w:sz w:val="18"/>
                <w:szCs w:val="18"/>
                <w:lang w:eastAsia="hr-HR"/>
              </w:rPr>
            </w:pPr>
            <w:r w:rsidRPr="00B66D30">
              <w:rPr>
                <w:bCs/>
                <w:i w:val="0"/>
                <w:iCs/>
                <w:sz w:val="18"/>
                <w:szCs w:val="18"/>
                <w:lang w:eastAsia="hr-HR"/>
              </w:rPr>
              <w:t>I</w:t>
            </w:r>
          </w:p>
          <w:p w:rsidR="001959F0" w:rsidRPr="00291F87" w:rsidRDefault="001959F0" w:rsidP="002D38E3">
            <w:pPr>
              <w:jc w:val="center"/>
            </w:pP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</w:t>
            </w: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6D30" w:rsidRDefault="001959F0" w:rsidP="002D38E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 w:val="0"/>
                <w:iCs/>
                <w:sz w:val="18"/>
                <w:szCs w:val="18"/>
                <w:lang w:eastAsia="hr-HR"/>
              </w:rPr>
            </w:pPr>
            <w:r w:rsidRPr="00B66D30">
              <w:rPr>
                <w:bCs/>
                <w:i w:val="0"/>
                <w:iCs/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420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jc w:val="center"/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</w:t>
            </w: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6D30" w:rsidRDefault="001959F0" w:rsidP="002D38E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 w:val="0"/>
                <w:iCs/>
                <w:sz w:val="18"/>
                <w:szCs w:val="18"/>
                <w:lang w:eastAsia="hr-HR"/>
              </w:rPr>
            </w:pPr>
            <w:r w:rsidRPr="00B66D30">
              <w:rPr>
                <w:bCs/>
                <w:i w:val="0"/>
                <w:iCs/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420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</w:t>
            </w:r>
          </w:p>
        </w:tc>
        <w:tc>
          <w:tcPr>
            <w:tcW w:w="994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66D30" w:rsidRDefault="001959F0" w:rsidP="002D38E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 w:val="0"/>
                <w:iCs/>
                <w:sz w:val="18"/>
                <w:szCs w:val="18"/>
                <w:lang w:eastAsia="hr-HR"/>
              </w:rPr>
            </w:pPr>
            <w:r w:rsidRPr="00B66D30">
              <w:rPr>
                <w:bCs/>
                <w:i w:val="0"/>
                <w:iCs/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3B50F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516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pStyle w:val="BalloonText"/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994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УСЛУЖИВАЊЕ СА ПРАКТИЧНОМ НАСТАВОМ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174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76420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B66D30" w:rsidRDefault="001959F0" w:rsidP="002D38E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 w:val="0"/>
                <w:iCs/>
                <w:sz w:val="18"/>
                <w:szCs w:val="18"/>
                <w:lang w:eastAsia="hr-HR"/>
              </w:rPr>
            </w:pPr>
            <w:r w:rsidRPr="00B66D30">
              <w:rPr>
                <w:bCs/>
                <w:i w:val="0"/>
                <w:iCs/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Угоститељски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 w:rsidRPr="00613647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2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УМЕТНИЧКО ОБЛИКОВАЊЕ</w:t>
            </w:r>
          </w:p>
        </w:tc>
        <w:tc>
          <w:tcPr>
            <w:tcW w:w="994" w:type="pct"/>
            <w:vAlign w:val="center"/>
          </w:tcPr>
          <w:p w:rsidR="001959F0" w:rsidRPr="00897CCD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УМЕТНИЧКО ОБЛИКОВАЊ</w:t>
            </w:r>
            <w:r w:rsidRPr="00897CCD">
              <w:rPr>
                <w:b/>
                <w:sz w:val="18"/>
                <w:szCs w:val="18"/>
                <w:lang w:val="sr-Cyrl-CS"/>
              </w:rPr>
              <w:t>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291F87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897CCD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Кулинарски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613647">
              <w:rPr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291F87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</w:t>
            </w:r>
          </w:p>
        </w:tc>
        <w:tc>
          <w:tcPr>
            <w:tcW w:w="994" w:type="pct"/>
            <w:vMerge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291F87"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25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</w:t>
            </w:r>
          </w:p>
        </w:tc>
        <w:tc>
          <w:tcPr>
            <w:tcW w:w="994" w:type="pct"/>
            <w:vMerge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</w:t>
            </w:r>
          </w:p>
        </w:tc>
        <w:tc>
          <w:tcPr>
            <w:tcW w:w="994" w:type="pct"/>
            <w:vMerge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291F8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КУВАРСТВО СА ПРАКТИЧНОМ НАСТАВОМ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КУВАРСТВО СА ПРАКТИЧНОМ НАСТАВОМ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4A567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Кулинарски техничар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3656E5"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ЗДРАВСТВЕНА КУЛТУРА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ЗДРАВСТВЕНА КУЛТУРА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Кувар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Посластичар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C7A6F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291F87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2D1A6B">
              <w:rPr>
                <w:i/>
                <w:sz w:val="18"/>
                <w:szCs w:val="18"/>
                <w:lang w:val="ru-RU"/>
              </w:rPr>
              <w:t>Туристички</w:t>
            </w:r>
            <w:r w:rsidRPr="00CF1EB0">
              <w:rPr>
                <w:i/>
                <w:sz w:val="18"/>
                <w:szCs w:val="18"/>
                <w:lang w:val="sr-Cyrl-CS"/>
              </w:rPr>
              <w:t xml:space="preserve"> техничар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897CCD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C56B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 НАЦИОНАЛНЕ КУХИЊЕ</w:t>
            </w:r>
          </w:p>
        </w:tc>
        <w:tc>
          <w:tcPr>
            <w:tcW w:w="994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НАЦИОНАЛНЕ КУХИЊЕ</w:t>
            </w:r>
          </w:p>
        </w:tc>
        <w:tc>
          <w:tcPr>
            <w:tcW w:w="520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</w:rPr>
            </w:pP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</w:t>
            </w:r>
            <w:r w:rsidRPr="00D146BC">
              <w:rPr>
                <w:i/>
                <w:sz w:val="18"/>
                <w:szCs w:val="18"/>
                <w:lang w:val="sr-Cyrl-CS"/>
              </w:rPr>
              <w:t xml:space="preserve">увар 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193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C56B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1959F0" w:rsidRDefault="001959F0" w:rsidP="00C56B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ОСНОВЕ УСЛУЖИВАЊА</w:t>
            </w:r>
          </w:p>
          <w:p w:rsidR="001959F0" w:rsidRPr="00CF1EB0" w:rsidRDefault="001959F0" w:rsidP="00C56B1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ОСНОВЕ УСЛУЖИВАЊА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FF3112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</w:t>
            </w:r>
            <w:r w:rsidRPr="00D146BC">
              <w:rPr>
                <w:i/>
                <w:sz w:val="18"/>
                <w:szCs w:val="18"/>
                <w:lang w:val="sr-Cyrl-CS"/>
              </w:rPr>
              <w:t>увар</w:t>
            </w:r>
            <w:r>
              <w:rPr>
                <w:i/>
                <w:sz w:val="18"/>
                <w:szCs w:val="18"/>
                <w:lang w:val="sr-Cyrl-CS"/>
              </w:rPr>
              <w:t>, Посластичар</w:t>
            </w:r>
            <w:r w:rsidRPr="00D146BC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691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СВЕЧАНИ ПРИЈЕМИ</w:t>
            </w:r>
          </w:p>
        </w:tc>
        <w:tc>
          <w:tcPr>
            <w:tcW w:w="994" w:type="pct"/>
            <w:vAlign w:val="center"/>
          </w:tcPr>
          <w:p w:rsidR="001959F0" w:rsidRPr="00D146BC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D146BC">
              <w:rPr>
                <w:b/>
                <w:sz w:val="18"/>
                <w:szCs w:val="18"/>
                <w:lang w:val="sr-Cyrl-CS"/>
              </w:rPr>
              <w:t>СВЕЧАНИ ПРИЈЕМИ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1959F0" w:rsidRPr="00C638BD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ОСНОВЕ ПОСЛАСТИЧАРСТВА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ОСНОВЕ ПОСЛАСТИЧАРСТВА</w:t>
            </w:r>
          </w:p>
          <w:p w:rsidR="001959F0" w:rsidRPr="00D418F1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D418F1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5A7004">
              <w:rPr>
                <w:sz w:val="18"/>
                <w:szCs w:val="18"/>
                <w:lang w:val="sr-Cyrl-CS"/>
              </w:rPr>
              <w:t>ПОСЛАСТИЧАРСТВО</w:t>
            </w:r>
          </w:p>
        </w:tc>
        <w:tc>
          <w:tcPr>
            <w:tcW w:w="994" w:type="pct"/>
            <w:vAlign w:val="center"/>
          </w:tcPr>
          <w:p w:rsidR="001959F0" w:rsidRPr="00CA5B86" w:rsidRDefault="001959F0" w:rsidP="002D38E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8"/>
                <w:szCs w:val="18"/>
                <w:lang w:val="ru-RU"/>
              </w:rPr>
            </w:pPr>
            <w:r w:rsidRPr="00CA5B86">
              <w:rPr>
                <w:b/>
                <w:sz w:val="18"/>
                <w:szCs w:val="18"/>
                <w:lang w:val="sr-Cyrl-CS"/>
              </w:rPr>
              <w:t>ПОСЛАСТИЧАРСТВО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14079" w:rsidRDefault="001959F0" w:rsidP="002D38E3">
            <w:pPr>
              <w:jc w:val="center"/>
              <w:rPr>
                <w:sz w:val="18"/>
                <w:szCs w:val="18"/>
              </w:rPr>
            </w:pPr>
            <w:r w:rsidRPr="00814079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Pr="00434917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:rsidR="001959F0" w:rsidRPr="00D146BC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CA5B86" w:rsidRDefault="001959F0" w:rsidP="002D38E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8"/>
                <w:szCs w:val="18"/>
                <w:lang w:val="ru-RU"/>
              </w:rPr>
            </w:pPr>
            <w:r w:rsidRPr="00CA5B86">
              <w:rPr>
                <w:b/>
                <w:sz w:val="18"/>
                <w:szCs w:val="18"/>
                <w:lang w:val="sr-Cyrl-CS"/>
              </w:rPr>
              <w:t>ПОСЛАСТИЧАРСТВО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14079" w:rsidRDefault="001959F0" w:rsidP="002D38E3">
            <w:pPr>
              <w:jc w:val="center"/>
              <w:rPr>
                <w:sz w:val="18"/>
                <w:szCs w:val="18"/>
              </w:rPr>
            </w:pPr>
            <w:r w:rsidRPr="00814079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:rsidR="001959F0" w:rsidRPr="00D146BC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CA5B86" w:rsidRDefault="001959F0" w:rsidP="002D38E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8"/>
                <w:szCs w:val="18"/>
                <w:lang w:val="ru-RU"/>
              </w:rPr>
            </w:pPr>
            <w:r w:rsidRPr="00CA5B86">
              <w:rPr>
                <w:b/>
                <w:sz w:val="18"/>
                <w:szCs w:val="18"/>
                <w:lang w:val="sr-Cyrl-CS"/>
              </w:rPr>
              <w:t>ПОСЛАСТИЧАРСТВО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814079" w:rsidRDefault="001959F0" w:rsidP="002D38E3">
            <w:pPr>
              <w:jc w:val="center"/>
              <w:rPr>
                <w:sz w:val="18"/>
                <w:szCs w:val="18"/>
              </w:rPr>
            </w:pPr>
            <w:r w:rsidRPr="00814079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:rsidR="001959F0" w:rsidRPr="00D146BC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5A7004">
              <w:rPr>
                <w:sz w:val="18"/>
                <w:szCs w:val="18"/>
                <w:lang w:val="sr-Cyrl-CS"/>
              </w:rPr>
              <w:t>НАЦИОНАЛНЕ ПОСЛАСТИЦЕ</w:t>
            </w:r>
          </w:p>
        </w:tc>
        <w:tc>
          <w:tcPr>
            <w:tcW w:w="994" w:type="pct"/>
            <w:vAlign w:val="center"/>
          </w:tcPr>
          <w:p w:rsidR="001959F0" w:rsidRPr="00CA5B86" w:rsidRDefault="001959F0" w:rsidP="002D38E3">
            <w:pPr>
              <w:autoSpaceDE w:val="0"/>
              <w:autoSpaceDN w:val="0"/>
              <w:adjustRightInd w:val="0"/>
              <w:rPr>
                <w:b/>
                <w:color w:val="FF0000"/>
                <w:sz w:val="18"/>
                <w:szCs w:val="18"/>
                <w:lang w:val="sr-Cyrl-CS"/>
              </w:rPr>
            </w:pPr>
            <w:r w:rsidRPr="00CA5B86">
              <w:rPr>
                <w:b/>
                <w:sz w:val="18"/>
                <w:szCs w:val="18"/>
                <w:lang w:val="sr-Cyrl-CS"/>
              </w:rPr>
              <w:t>НАЦИОНАЛНЕ ПОСЛАСТИЦЕ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5A7004" w:rsidRDefault="001959F0" w:rsidP="002D38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CF1EB0" w:rsidRDefault="001959F0" w:rsidP="002D38E3">
            <w:pPr>
              <w:rPr>
                <w:color w:val="FF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FF41E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  <w:r w:rsidRPr="00FF41E0">
              <w:rPr>
                <w:sz w:val="18"/>
                <w:szCs w:val="18"/>
                <w:lang w:val="ru-RU"/>
              </w:rPr>
              <w:t>ПОСЛОВНА ИНФОРМАТИКА У ТУРИЗМУ И УГОСТИТЕЉСТВУ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B1112A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FF41E0">
              <w:rPr>
                <w:b/>
                <w:sz w:val="18"/>
                <w:szCs w:val="18"/>
                <w:lang w:val="ru-RU"/>
              </w:rPr>
              <w:t>ПОСЛОВНА ИНФОРМАТИКА У ТУРИЗМУ И УГОСТИТЕЉСТВУ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 w:val="restart"/>
            <w:vAlign w:val="center"/>
          </w:tcPr>
          <w:p w:rsidR="001959F0" w:rsidRPr="00B1112A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Merge w:val="restart"/>
            <w:vAlign w:val="center"/>
          </w:tcPr>
          <w:p w:rsidR="001959F0" w:rsidRPr="00B1112A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Pr="00DD31C0" w:rsidRDefault="001959F0" w:rsidP="002D38E3">
            <w:pPr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Кувар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FF41E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ru-RU"/>
              </w:rPr>
            </w:pPr>
            <w:r w:rsidRPr="00FF41E0">
              <w:rPr>
                <w:sz w:val="18"/>
                <w:szCs w:val="18"/>
                <w:lang w:val="ru-RU"/>
              </w:rPr>
              <w:t>ПОСЛОВНА ИНФОРМАТИКА</w:t>
            </w:r>
          </w:p>
        </w:tc>
        <w:tc>
          <w:tcPr>
            <w:tcW w:w="994" w:type="pct"/>
            <w:vMerge/>
            <w:vAlign w:val="center"/>
          </w:tcPr>
          <w:p w:rsidR="001959F0" w:rsidRPr="00FF41E0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Default="001959F0" w:rsidP="002D38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БАРСКО ПОСЛОВАЊЕ</w:t>
            </w:r>
          </w:p>
        </w:tc>
        <w:tc>
          <w:tcPr>
            <w:tcW w:w="994" w:type="pct"/>
            <w:vMerge w:val="restart"/>
            <w:vAlign w:val="center"/>
          </w:tcPr>
          <w:p w:rsidR="001959F0" w:rsidRPr="00B1112A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B1112A">
              <w:rPr>
                <w:b/>
                <w:sz w:val="18"/>
                <w:szCs w:val="18"/>
                <w:lang w:val="sr-Cyrl-CS"/>
              </w:rPr>
              <w:t>БАРСКО ПОСЛОВАЊЕ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D31C0" w:rsidRDefault="001959F0" w:rsidP="00DD31C0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DD31C0" w:rsidRDefault="001959F0" w:rsidP="00DD31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DD31C0" w:rsidRDefault="001959F0" w:rsidP="00DD31C0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Merge/>
            <w:vAlign w:val="center"/>
          </w:tcPr>
          <w:p w:rsidR="001959F0" w:rsidRPr="00B1112A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D31C0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7B797E" w:rsidRDefault="001959F0" w:rsidP="002D38E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4F0553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ОПШТА ТУРИСТИЧКА ГЕОГРАФИЈА</w:t>
            </w:r>
          </w:p>
        </w:tc>
        <w:tc>
          <w:tcPr>
            <w:tcW w:w="994" w:type="pct"/>
            <w:vAlign w:val="center"/>
          </w:tcPr>
          <w:p w:rsidR="001959F0" w:rsidRPr="00351459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351459">
              <w:rPr>
                <w:b/>
                <w:sz w:val="18"/>
                <w:szCs w:val="18"/>
                <w:lang w:val="sr-Cyrl-CS"/>
              </w:rPr>
              <w:t>ОПШТА ТУРИСТИЧКА ГЕОГРАФИЈА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5A7004" w:rsidRDefault="001959F0" w:rsidP="002D38E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Default="001959F0" w:rsidP="007B79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Конобар</w:t>
            </w:r>
          </w:p>
          <w:p w:rsidR="001959F0" w:rsidRDefault="001959F0" w:rsidP="007B797E">
            <w:pPr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Кувар</w:t>
            </w:r>
          </w:p>
          <w:p w:rsidR="001959F0" w:rsidRPr="007B797E" w:rsidRDefault="001959F0" w:rsidP="007B797E">
            <w:pPr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100604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ПУТЕВИ ХРАНЕ</w:t>
            </w:r>
          </w:p>
        </w:tc>
        <w:tc>
          <w:tcPr>
            <w:tcW w:w="994" w:type="pct"/>
            <w:vAlign w:val="center"/>
          </w:tcPr>
          <w:p w:rsidR="001959F0" w:rsidRPr="00351459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351459">
              <w:rPr>
                <w:b/>
                <w:sz w:val="18"/>
                <w:szCs w:val="18"/>
                <w:lang w:val="sr-Cyrl-CS"/>
              </w:rPr>
              <w:t>ПУТЕВИ ХРАНЕ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1112A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B1112A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Кувар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100604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ПОЗНАВАЊЕ ЖИВОТНИХ НАМИРНИЦА</w:t>
            </w:r>
          </w:p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351459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351459">
              <w:rPr>
                <w:b/>
                <w:sz w:val="18"/>
                <w:szCs w:val="18"/>
                <w:lang w:val="sr-Cyrl-CS"/>
              </w:rPr>
              <w:t>ПОЗНАВАЊЕ ЖИВОТНИХ НАМИРНИЦА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1112A" w:rsidRDefault="001959F0" w:rsidP="00795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1112A" w:rsidRDefault="001959F0" w:rsidP="00795B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Кувар</w:t>
            </w:r>
          </w:p>
        </w:tc>
        <w:tc>
          <w:tcPr>
            <w:tcW w:w="406" w:type="pct"/>
            <w:gridSpan w:val="2"/>
            <w:vAlign w:val="center"/>
          </w:tcPr>
          <w:p w:rsidR="001959F0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ЧОКОЛАТЕРСТВО</w:t>
            </w:r>
          </w:p>
        </w:tc>
        <w:tc>
          <w:tcPr>
            <w:tcW w:w="994" w:type="pct"/>
            <w:vAlign w:val="center"/>
          </w:tcPr>
          <w:p w:rsidR="001959F0" w:rsidRPr="00B1112A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B1112A">
              <w:rPr>
                <w:b/>
                <w:sz w:val="18"/>
                <w:szCs w:val="18"/>
                <w:lang w:val="sr-Cyrl-CS"/>
              </w:rPr>
              <w:t>ЧОКОЛАТЕРСТВО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B1112A" w:rsidRDefault="001959F0" w:rsidP="00795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Align w:val="center"/>
          </w:tcPr>
          <w:p w:rsidR="001959F0" w:rsidRPr="00B1112A" w:rsidRDefault="001959F0" w:rsidP="00795B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Pr="00D146BC">
              <w:rPr>
                <w:i/>
                <w:sz w:val="18"/>
                <w:szCs w:val="18"/>
              </w:rPr>
              <w:t>осластичар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Pr="005A7004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ГЕОГРАФИЈА КУЛТУРЕ</w:t>
            </w:r>
          </w:p>
        </w:tc>
        <w:tc>
          <w:tcPr>
            <w:tcW w:w="994" w:type="pct"/>
            <w:vAlign w:val="center"/>
          </w:tcPr>
          <w:p w:rsidR="001959F0" w:rsidRPr="003042AB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3042AB">
              <w:rPr>
                <w:b/>
                <w:sz w:val="18"/>
                <w:szCs w:val="18"/>
                <w:lang w:val="sr-Cyrl-CS"/>
              </w:rPr>
              <w:t>ГЕОГРАФИЈА КУЛТУРЕ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664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DA6649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rPr>
                <w:lang w:val="sr-Cyrl-CS"/>
              </w:rPr>
            </w:pPr>
            <w:r w:rsidRPr="00066747">
              <w:t>ТУРИСТИЧКЕ ДЕСТИНАЦИЈЕ СВЕТА</w:t>
            </w:r>
          </w:p>
          <w:p w:rsidR="001959F0" w:rsidRPr="005322AC" w:rsidRDefault="001959F0" w:rsidP="002D38E3">
            <w:pPr>
              <w:rPr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DA6649" w:rsidRDefault="001959F0" w:rsidP="002D38E3">
            <w:pPr>
              <w:rPr>
                <w:b/>
              </w:rPr>
            </w:pPr>
            <w:r w:rsidRPr="00DA6649">
              <w:rPr>
                <w:b/>
              </w:rPr>
              <w:t>ТУРИСТИЧКЕ ДЕСТИНАЦИЈЕ СВЕТА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664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DA6649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rPr>
                <w:lang w:val="ru-RU"/>
              </w:rPr>
            </w:pPr>
            <w:r w:rsidRPr="00F52339">
              <w:rPr>
                <w:lang w:val="ru-RU"/>
              </w:rPr>
              <w:t>СМЕШТАЈ У СЕОСКОМ ТУРИСТИЧКОМ ДОМАЋИНСТВУ</w:t>
            </w:r>
          </w:p>
          <w:p w:rsidR="001959F0" w:rsidRPr="00F52339" w:rsidRDefault="001959F0" w:rsidP="002D38E3">
            <w:pPr>
              <w:rPr>
                <w:lang w:val="ru-RU"/>
              </w:rPr>
            </w:pPr>
          </w:p>
        </w:tc>
        <w:tc>
          <w:tcPr>
            <w:tcW w:w="994" w:type="pct"/>
            <w:vAlign w:val="center"/>
          </w:tcPr>
          <w:p w:rsidR="001959F0" w:rsidRPr="00DA6649" w:rsidRDefault="001959F0" w:rsidP="002D38E3">
            <w:pPr>
              <w:rPr>
                <w:b/>
                <w:lang w:val="ru-RU"/>
              </w:rPr>
            </w:pPr>
            <w:r w:rsidRPr="00DA6649">
              <w:rPr>
                <w:b/>
                <w:lang w:val="ru-RU"/>
              </w:rPr>
              <w:t>СМЕШТАЈ У СЕОСКОМ ТУРИСТИЧКОМ ДОМАЋИНСТВУ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664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659" w:type="pct"/>
            <w:vAlign w:val="center"/>
          </w:tcPr>
          <w:p w:rsidR="001959F0" w:rsidRPr="00DA6649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rPr>
                <w:lang w:val="sr-Cyrl-CS"/>
              </w:rPr>
            </w:pPr>
            <w:r>
              <w:rPr>
                <w:lang w:val="sr-Cyrl-CS"/>
              </w:rPr>
              <w:t>ПОСЕБНИ О</w:t>
            </w:r>
            <w:r w:rsidRPr="00066747">
              <w:t xml:space="preserve">БЛИЦИ ТУРИЗМА </w:t>
            </w:r>
          </w:p>
          <w:p w:rsidR="001959F0" w:rsidRPr="005322AC" w:rsidRDefault="001959F0" w:rsidP="002D38E3">
            <w:pPr>
              <w:rPr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DA6649" w:rsidRDefault="001959F0" w:rsidP="002D38E3">
            <w:pPr>
              <w:rPr>
                <w:b/>
              </w:rPr>
            </w:pPr>
            <w:r w:rsidRPr="00DA6649">
              <w:rPr>
                <w:b/>
                <w:lang w:val="sr-Cyrl-CS"/>
              </w:rPr>
              <w:t>ПОСЕБНИ О</w:t>
            </w:r>
            <w:r w:rsidRPr="00DA6649">
              <w:rPr>
                <w:b/>
              </w:rPr>
              <w:t xml:space="preserve">БЛИЦИ ТУРИЗМА 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664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659" w:type="pct"/>
            <w:vAlign w:val="center"/>
          </w:tcPr>
          <w:p w:rsidR="001959F0" w:rsidRPr="00DA6649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Align w:val="center"/>
          </w:tcPr>
          <w:p w:rsidR="001959F0" w:rsidRDefault="001959F0" w:rsidP="002D38E3">
            <w:pPr>
              <w:rPr>
                <w:lang w:val="sr-Cyrl-CS"/>
              </w:rPr>
            </w:pPr>
            <w:r>
              <w:rPr>
                <w:lang w:val="sr-Cyrl-CS"/>
              </w:rPr>
              <w:t>ПРАВО У ТУРИЗМУ</w:t>
            </w:r>
          </w:p>
        </w:tc>
        <w:tc>
          <w:tcPr>
            <w:tcW w:w="994" w:type="pct"/>
            <w:vAlign w:val="center"/>
          </w:tcPr>
          <w:p w:rsidR="001959F0" w:rsidRPr="00DA6649" w:rsidRDefault="001959F0" w:rsidP="002D38E3">
            <w:pPr>
              <w:rPr>
                <w:b/>
                <w:lang w:val="sr-Cyrl-CS"/>
              </w:rPr>
            </w:pPr>
            <w:r w:rsidRPr="00DA6649">
              <w:rPr>
                <w:b/>
                <w:lang w:val="sr-Cyrl-CS"/>
              </w:rPr>
              <w:t>ПРАВО У ТУРИЗМУ</w:t>
            </w:r>
          </w:p>
        </w:tc>
        <w:tc>
          <w:tcPr>
            <w:tcW w:w="520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525" w:type="pct"/>
          </w:tcPr>
          <w:p w:rsidR="001959F0" w:rsidRPr="00CF1EB0" w:rsidRDefault="001959F0" w:rsidP="002D38E3">
            <w:pPr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Align w:val="center"/>
          </w:tcPr>
          <w:p w:rsidR="001959F0" w:rsidRPr="00DA6649" w:rsidRDefault="001959F0" w:rsidP="002D3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7" w:type="pct"/>
            <w:vAlign w:val="center"/>
          </w:tcPr>
          <w:p w:rsidR="001959F0" w:rsidRPr="00DA6649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DA6649" w:rsidRDefault="001959F0" w:rsidP="002D38E3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Туристички техничар</w:t>
            </w:r>
          </w:p>
        </w:tc>
        <w:tc>
          <w:tcPr>
            <w:tcW w:w="406" w:type="pct"/>
            <w:gridSpan w:val="2"/>
            <w:vAlign w:val="center"/>
          </w:tcPr>
          <w:p w:rsidR="001959F0" w:rsidRPr="00613647" w:rsidRDefault="001959F0" w:rsidP="00795BE3">
            <w:pPr>
              <w:jc w:val="center"/>
              <w:rPr>
                <w:sz w:val="18"/>
                <w:szCs w:val="18"/>
                <w:lang w:val="sr-Cyrl-CS"/>
              </w:rPr>
            </w:pPr>
            <w:r w:rsidRPr="007B797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Align w:val="center"/>
          </w:tcPr>
          <w:p w:rsidR="001959F0" w:rsidRPr="00CF1EB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Merge w:val="restart"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 w:val="restart"/>
            <w:vAlign w:val="center"/>
          </w:tcPr>
          <w:p w:rsidR="001959F0" w:rsidRPr="002F35F0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2F35F0">
              <w:rPr>
                <w:sz w:val="18"/>
                <w:szCs w:val="18"/>
                <w:lang w:val="sr-Cyrl-CS"/>
              </w:rPr>
              <w:t>ПОСЛОВНИ СТРАНИ ЈЕЗИК</w:t>
            </w: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741C3E">
              <w:rPr>
                <w:b/>
                <w:sz w:val="18"/>
                <w:szCs w:val="18"/>
              </w:rPr>
              <w:t>ЕНГЛЕСКИ ЈЕЗИК</w:t>
            </w:r>
          </w:p>
        </w:tc>
        <w:tc>
          <w:tcPr>
            <w:tcW w:w="525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  <w:lang w:val="sr-Cyrl-CS"/>
              </w:rPr>
              <w:t>РАДНА СВЕСКА ИЗ ЕНГЛЕСКОГ ЈЕЗИКА</w:t>
            </w:r>
          </w:p>
        </w:tc>
        <w:tc>
          <w:tcPr>
            <w:tcW w:w="29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</w:rPr>
            </w:pPr>
            <w:r w:rsidRPr="00741C3E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57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Кувар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Посластичар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57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9" w:type="pct"/>
            <w:vMerge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741C3E">
              <w:rPr>
                <w:b/>
                <w:sz w:val="18"/>
                <w:szCs w:val="18"/>
              </w:rPr>
              <w:t>ФРАНЦУСКИ ЈЕЗИК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  <w:lang w:val="sr-Cyrl-CS"/>
              </w:rPr>
              <w:t xml:space="preserve">РАДНА СВЕСКА ИЗ ФРАНЦУСКОГ ЈЕЗИКА </w:t>
            </w:r>
          </w:p>
        </w:tc>
        <w:tc>
          <w:tcPr>
            <w:tcW w:w="29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</w:pPr>
            <w:r w:rsidRPr="00741C3E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Кувар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741C3E">
              <w:rPr>
                <w:i/>
                <w:sz w:val="18"/>
                <w:szCs w:val="18"/>
              </w:rPr>
              <w:t>Посластичар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7" w:type="pct"/>
            <w:vMerge/>
            <w:vAlign w:val="center"/>
          </w:tcPr>
          <w:p w:rsidR="001959F0" w:rsidRPr="00741C3E" w:rsidRDefault="001959F0" w:rsidP="002D38E3">
            <w:pPr>
              <w:jc w:val="center"/>
              <w:rPr>
                <w:lang w:val="sr-Cyrl-CS"/>
              </w:rPr>
            </w:pPr>
          </w:p>
        </w:tc>
        <w:tc>
          <w:tcPr>
            <w:tcW w:w="659" w:type="pc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1959F0" w:rsidRPr="008F5619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741C3E">
              <w:rPr>
                <w:b/>
                <w:sz w:val="18"/>
                <w:szCs w:val="18"/>
              </w:rPr>
              <w:t>ИТАЛИЈАНСКИ ЈЕЗИК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  <w:lang w:val="sr-Cyrl-CS"/>
              </w:rPr>
              <w:t xml:space="preserve">РАДНА СВЕСКА ИЗ </w:t>
            </w:r>
            <w:r w:rsidRPr="00741C3E">
              <w:rPr>
                <w:sz w:val="18"/>
                <w:szCs w:val="18"/>
                <w:lang w:val="ru-RU"/>
              </w:rPr>
              <w:t>ИТАЛИЈАНСКОГ</w:t>
            </w:r>
            <w:r w:rsidRPr="00741C3E">
              <w:rPr>
                <w:sz w:val="18"/>
                <w:szCs w:val="18"/>
                <w:lang w:val="sr-Cyrl-CS"/>
              </w:rPr>
              <w:t xml:space="preserve"> ЈЕЗИКА </w:t>
            </w:r>
          </w:p>
        </w:tc>
        <w:tc>
          <w:tcPr>
            <w:tcW w:w="29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</w:pPr>
            <w:r w:rsidRPr="00741C3E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Кувар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741C3E">
              <w:rPr>
                <w:i/>
                <w:sz w:val="18"/>
                <w:szCs w:val="18"/>
              </w:rPr>
              <w:t>Посластичар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8F5619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57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59" w:type="pct"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06" w:type="pct"/>
            <w:gridSpan w:val="2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  <w:tr w:rsidR="001959F0" w:rsidRPr="008F5619" w:rsidTr="0091663C">
        <w:trPr>
          <w:cantSplit/>
          <w:trHeight w:val="440"/>
          <w:jc w:val="center"/>
        </w:trPr>
        <w:tc>
          <w:tcPr>
            <w:tcW w:w="143" w:type="pct"/>
            <w:vMerge/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  <w:r w:rsidRPr="00741C3E">
              <w:rPr>
                <w:b/>
                <w:sz w:val="18"/>
                <w:szCs w:val="18"/>
              </w:rPr>
              <w:t>НЕМАЧКИ ЈЕЗИК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 w:val="restart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  <w:r w:rsidRPr="00741C3E">
              <w:rPr>
                <w:sz w:val="18"/>
                <w:szCs w:val="18"/>
                <w:lang w:val="sr-Cyrl-CS"/>
              </w:rPr>
              <w:t xml:space="preserve">РАДНА СВЕСКА ИЗ НЕМАЧКОГ ЈЕЗИКА </w:t>
            </w:r>
          </w:p>
        </w:tc>
        <w:tc>
          <w:tcPr>
            <w:tcW w:w="29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ru-RU"/>
              </w:rPr>
            </w:pPr>
            <w:r w:rsidRPr="00741C3E">
              <w:rPr>
                <w:sz w:val="18"/>
                <w:szCs w:val="18"/>
              </w:rPr>
              <w:t>3</w:t>
            </w:r>
          </w:p>
        </w:tc>
        <w:tc>
          <w:tcPr>
            <w:tcW w:w="257" w:type="pct"/>
            <w:vMerge w:val="restart"/>
            <w:vAlign w:val="center"/>
          </w:tcPr>
          <w:p w:rsidR="001959F0" w:rsidRPr="00741C3E" w:rsidRDefault="001959F0" w:rsidP="002D38E3">
            <w:pPr>
              <w:jc w:val="center"/>
            </w:pPr>
            <w:r w:rsidRPr="00741C3E">
              <w:rPr>
                <w:sz w:val="18"/>
                <w:szCs w:val="18"/>
              </w:rPr>
              <w:t>II</w:t>
            </w:r>
          </w:p>
        </w:tc>
        <w:tc>
          <w:tcPr>
            <w:tcW w:w="659" w:type="pct"/>
            <w:vMerge w:val="restart"/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Кувар</w:t>
            </w:r>
          </w:p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741C3E">
              <w:rPr>
                <w:i/>
                <w:sz w:val="18"/>
                <w:szCs w:val="18"/>
              </w:rPr>
              <w:t>Посластичар</w:t>
            </w:r>
          </w:p>
        </w:tc>
        <w:tc>
          <w:tcPr>
            <w:tcW w:w="406" w:type="pct"/>
            <w:gridSpan w:val="2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355" w:type="pct"/>
            <w:vMerge w:val="restart"/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741C3E">
              <w:rPr>
                <w:i/>
                <w:sz w:val="18"/>
                <w:szCs w:val="18"/>
              </w:rPr>
              <w:t>120</w:t>
            </w:r>
          </w:p>
        </w:tc>
      </w:tr>
      <w:tr w:rsidR="001959F0" w:rsidRPr="00CF1EB0" w:rsidTr="0091663C">
        <w:trPr>
          <w:cantSplit/>
          <w:trHeight w:val="440"/>
          <w:jc w:val="center"/>
        </w:trPr>
        <w:tc>
          <w:tcPr>
            <w:tcW w:w="143" w:type="pct"/>
            <w:vMerge/>
            <w:tcBorders>
              <w:bottom w:val="single" w:sz="12" w:space="0" w:color="auto"/>
            </w:tcBorders>
            <w:vAlign w:val="center"/>
          </w:tcPr>
          <w:p w:rsidR="001959F0" w:rsidRPr="00CF1EB0" w:rsidRDefault="001959F0" w:rsidP="002D38E3">
            <w:pPr>
              <w:numPr>
                <w:ilvl w:val="0"/>
                <w:numId w:val="1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45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4" w:type="pct"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20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bottom w:val="single" w:sz="12" w:space="0" w:color="auto"/>
            </w:tcBorders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7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7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59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5" w:type="pct"/>
            <w:vMerge/>
            <w:tcBorders>
              <w:bottom w:val="single" w:sz="12" w:space="0" w:color="auto"/>
            </w:tcBorders>
            <w:vAlign w:val="center"/>
          </w:tcPr>
          <w:p w:rsidR="001959F0" w:rsidRPr="00741C3E" w:rsidRDefault="001959F0" w:rsidP="002D38E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ru-RU"/>
              </w:rPr>
            </w:pPr>
          </w:p>
        </w:tc>
      </w:tr>
    </w:tbl>
    <w:p w:rsidR="001959F0" w:rsidRDefault="001959F0" w:rsidP="00063D29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  <w:r>
        <w:t>НАПОМЕНА:</w:t>
      </w:r>
    </w:p>
    <w:p w:rsidR="001959F0" w:rsidRPr="003732E9" w:rsidRDefault="001959F0" w:rsidP="00280BD1">
      <w:pPr>
        <w:pStyle w:val="ListParagraph"/>
        <w:numPr>
          <w:ilvl w:val="0"/>
          <w:numId w:val="2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  <w:r w:rsidRPr="003732E9">
        <w:rPr>
          <w:lang w:val="ru-RU"/>
        </w:rPr>
        <w:t xml:space="preserve">Сви  убеници/приручници/наставни материјали и друга наставна средства могу бити у </w:t>
      </w:r>
      <w:r w:rsidRPr="003732E9">
        <w:rPr>
          <w:b/>
          <w:lang w:val="ru-RU"/>
        </w:rPr>
        <w:t xml:space="preserve">штампаној </w:t>
      </w:r>
      <w:r w:rsidRPr="003732E9">
        <w:rPr>
          <w:lang w:val="ru-RU"/>
        </w:rPr>
        <w:t>и</w:t>
      </w:r>
      <w:r w:rsidRPr="003732E9">
        <w:rPr>
          <w:b/>
          <w:lang w:val="ru-RU"/>
        </w:rPr>
        <w:t xml:space="preserve"> електронској форми</w:t>
      </w:r>
      <w:r w:rsidRPr="003732E9">
        <w:rPr>
          <w:lang w:val="ru-RU"/>
        </w:rPr>
        <w:t>;</w:t>
      </w:r>
    </w:p>
    <w:p w:rsidR="001959F0" w:rsidRPr="003732E9" w:rsidRDefault="001959F0" w:rsidP="00280BD1">
      <w:pPr>
        <w:pStyle w:val="ListParagraph"/>
        <w:numPr>
          <w:ilvl w:val="0"/>
          <w:numId w:val="2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ru-RU"/>
        </w:rPr>
      </w:pPr>
      <w:r w:rsidRPr="003732E9">
        <w:rPr>
          <w:lang w:val="ru-RU"/>
        </w:rPr>
        <w:t>Уџбеници/приручници/наставни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мањину.</w:t>
      </w:r>
    </w:p>
    <w:p w:rsidR="001959F0" w:rsidRPr="003732E9" w:rsidRDefault="001959F0" w:rsidP="006142D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</w:p>
    <w:sectPr w:rsidR="001959F0" w:rsidRPr="003732E9" w:rsidSect="00A37260">
      <w:headerReference w:type="default" r:id="rId7"/>
      <w:footerReference w:type="default" r:id="rId8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9F0" w:rsidRDefault="001959F0" w:rsidP="00B41456">
      <w:r>
        <w:separator/>
      </w:r>
    </w:p>
  </w:endnote>
  <w:endnote w:type="continuationSeparator" w:id="0">
    <w:p w:rsidR="001959F0" w:rsidRDefault="001959F0" w:rsidP="00B41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9F0" w:rsidRPr="00E864AB" w:rsidRDefault="001959F0" w:rsidP="00E864AB">
    <w:pPr>
      <w:pStyle w:val="Footer"/>
      <w:jc w:val="right"/>
    </w:pPr>
    <w:fldSimple w:instr=" PAGE   \* MERGEFORMAT ">
      <w:r>
        <w:rPr>
          <w:noProof/>
        </w:rPr>
        <w:t>17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9F0" w:rsidRDefault="001959F0" w:rsidP="00B41456">
      <w:r>
        <w:separator/>
      </w:r>
    </w:p>
  </w:footnote>
  <w:footnote w:type="continuationSeparator" w:id="0">
    <w:p w:rsidR="001959F0" w:rsidRDefault="001959F0" w:rsidP="00B41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9F0" w:rsidRPr="00E163ED" w:rsidRDefault="001959F0" w:rsidP="008A454E">
    <w:pPr>
      <w:pStyle w:val="Header"/>
      <w:ind w:left="720" w:hanging="720"/>
      <w:rPr>
        <w:b/>
        <w:color w:val="C00000"/>
      </w:rPr>
    </w:pPr>
  </w:p>
  <w:p w:rsidR="001959F0" w:rsidRDefault="001959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40592"/>
    <w:multiLevelType w:val="hybridMultilevel"/>
    <w:tmpl w:val="A15859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BD1"/>
    <w:rsid w:val="00002496"/>
    <w:rsid w:val="00002ADC"/>
    <w:rsid w:val="00002DF1"/>
    <w:rsid w:val="00003CB6"/>
    <w:rsid w:val="00006490"/>
    <w:rsid w:val="000122E9"/>
    <w:rsid w:val="000126EA"/>
    <w:rsid w:val="000144BE"/>
    <w:rsid w:val="00017577"/>
    <w:rsid w:val="00033B2E"/>
    <w:rsid w:val="00041E8A"/>
    <w:rsid w:val="00044E26"/>
    <w:rsid w:val="00046689"/>
    <w:rsid w:val="00050775"/>
    <w:rsid w:val="00054411"/>
    <w:rsid w:val="00055118"/>
    <w:rsid w:val="000605B3"/>
    <w:rsid w:val="00061BFF"/>
    <w:rsid w:val="00063D29"/>
    <w:rsid w:val="000657BF"/>
    <w:rsid w:val="00066747"/>
    <w:rsid w:val="000719D1"/>
    <w:rsid w:val="000766FA"/>
    <w:rsid w:val="00083A34"/>
    <w:rsid w:val="0008563C"/>
    <w:rsid w:val="0009067F"/>
    <w:rsid w:val="00092F23"/>
    <w:rsid w:val="000948A3"/>
    <w:rsid w:val="00095336"/>
    <w:rsid w:val="00095CAD"/>
    <w:rsid w:val="000A02BD"/>
    <w:rsid w:val="000A0FC6"/>
    <w:rsid w:val="000A33D9"/>
    <w:rsid w:val="000A6A45"/>
    <w:rsid w:val="000B132D"/>
    <w:rsid w:val="000B2074"/>
    <w:rsid w:val="000B3631"/>
    <w:rsid w:val="000B7EA6"/>
    <w:rsid w:val="000C5A7E"/>
    <w:rsid w:val="000C7776"/>
    <w:rsid w:val="000C7BB0"/>
    <w:rsid w:val="000E39BB"/>
    <w:rsid w:val="000E5BF4"/>
    <w:rsid w:val="000E64FD"/>
    <w:rsid w:val="000F17B8"/>
    <w:rsid w:val="000F612B"/>
    <w:rsid w:val="00100604"/>
    <w:rsid w:val="00102ECD"/>
    <w:rsid w:val="00112C1A"/>
    <w:rsid w:val="00113D7A"/>
    <w:rsid w:val="00114054"/>
    <w:rsid w:val="00120840"/>
    <w:rsid w:val="001222C4"/>
    <w:rsid w:val="00125D26"/>
    <w:rsid w:val="00126AAC"/>
    <w:rsid w:val="0013120D"/>
    <w:rsid w:val="001331A1"/>
    <w:rsid w:val="00133E5E"/>
    <w:rsid w:val="00134DF3"/>
    <w:rsid w:val="00136E36"/>
    <w:rsid w:val="001375DC"/>
    <w:rsid w:val="00142520"/>
    <w:rsid w:val="00144A45"/>
    <w:rsid w:val="001522FC"/>
    <w:rsid w:val="00162F0E"/>
    <w:rsid w:val="00163D64"/>
    <w:rsid w:val="00165ACA"/>
    <w:rsid w:val="00174E68"/>
    <w:rsid w:val="00176CAF"/>
    <w:rsid w:val="001811A8"/>
    <w:rsid w:val="001835B9"/>
    <w:rsid w:val="00185D6C"/>
    <w:rsid w:val="00186586"/>
    <w:rsid w:val="00187CC1"/>
    <w:rsid w:val="00191E41"/>
    <w:rsid w:val="00193917"/>
    <w:rsid w:val="001959F0"/>
    <w:rsid w:val="001966D6"/>
    <w:rsid w:val="00196C50"/>
    <w:rsid w:val="001A4B16"/>
    <w:rsid w:val="001C71BA"/>
    <w:rsid w:val="001C7F7F"/>
    <w:rsid w:val="001D4BE6"/>
    <w:rsid w:val="001D6A88"/>
    <w:rsid w:val="001E36F3"/>
    <w:rsid w:val="001E4BC6"/>
    <w:rsid w:val="001E7E30"/>
    <w:rsid w:val="001F4F3C"/>
    <w:rsid w:val="002031AB"/>
    <w:rsid w:val="00205BB4"/>
    <w:rsid w:val="0021456E"/>
    <w:rsid w:val="00224AAA"/>
    <w:rsid w:val="00226AFA"/>
    <w:rsid w:val="0022701A"/>
    <w:rsid w:val="002335AC"/>
    <w:rsid w:val="00234CAD"/>
    <w:rsid w:val="00237875"/>
    <w:rsid w:val="00240E8E"/>
    <w:rsid w:val="00243244"/>
    <w:rsid w:val="002462A9"/>
    <w:rsid w:val="00255786"/>
    <w:rsid w:val="0025699C"/>
    <w:rsid w:val="00256FBC"/>
    <w:rsid w:val="00280BD1"/>
    <w:rsid w:val="00287408"/>
    <w:rsid w:val="00290002"/>
    <w:rsid w:val="00291358"/>
    <w:rsid w:val="00291F87"/>
    <w:rsid w:val="0029403A"/>
    <w:rsid w:val="002A0141"/>
    <w:rsid w:val="002A3A38"/>
    <w:rsid w:val="002B2A9C"/>
    <w:rsid w:val="002B523E"/>
    <w:rsid w:val="002B6860"/>
    <w:rsid w:val="002B6BC1"/>
    <w:rsid w:val="002C68B7"/>
    <w:rsid w:val="002C6D65"/>
    <w:rsid w:val="002D1A6B"/>
    <w:rsid w:val="002D319E"/>
    <w:rsid w:val="002D38E3"/>
    <w:rsid w:val="002D530C"/>
    <w:rsid w:val="002E55F2"/>
    <w:rsid w:val="002F35F0"/>
    <w:rsid w:val="002F64F7"/>
    <w:rsid w:val="002F6531"/>
    <w:rsid w:val="002F7FCB"/>
    <w:rsid w:val="00302565"/>
    <w:rsid w:val="003042AB"/>
    <w:rsid w:val="00335599"/>
    <w:rsid w:val="003421CE"/>
    <w:rsid w:val="00351459"/>
    <w:rsid w:val="00352F41"/>
    <w:rsid w:val="00357782"/>
    <w:rsid w:val="00362995"/>
    <w:rsid w:val="003656E5"/>
    <w:rsid w:val="00367F54"/>
    <w:rsid w:val="003732E9"/>
    <w:rsid w:val="003777AD"/>
    <w:rsid w:val="003815C8"/>
    <w:rsid w:val="003A10BA"/>
    <w:rsid w:val="003A64F6"/>
    <w:rsid w:val="003B50F2"/>
    <w:rsid w:val="003C2888"/>
    <w:rsid w:val="003C2DBB"/>
    <w:rsid w:val="003C360F"/>
    <w:rsid w:val="003C4113"/>
    <w:rsid w:val="003D4010"/>
    <w:rsid w:val="003E56AD"/>
    <w:rsid w:val="003F038F"/>
    <w:rsid w:val="003F0C8A"/>
    <w:rsid w:val="003F0D5E"/>
    <w:rsid w:val="003F4B19"/>
    <w:rsid w:val="0040055C"/>
    <w:rsid w:val="00400BE4"/>
    <w:rsid w:val="00402357"/>
    <w:rsid w:val="00406FE0"/>
    <w:rsid w:val="004108E5"/>
    <w:rsid w:val="00422987"/>
    <w:rsid w:val="00423716"/>
    <w:rsid w:val="00424140"/>
    <w:rsid w:val="00434917"/>
    <w:rsid w:val="00442D3D"/>
    <w:rsid w:val="004467A3"/>
    <w:rsid w:val="0046660F"/>
    <w:rsid w:val="00467743"/>
    <w:rsid w:val="00467DA9"/>
    <w:rsid w:val="004727FA"/>
    <w:rsid w:val="004734DE"/>
    <w:rsid w:val="00477592"/>
    <w:rsid w:val="00480003"/>
    <w:rsid w:val="0048168E"/>
    <w:rsid w:val="0048439E"/>
    <w:rsid w:val="00484D5B"/>
    <w:rsid w:val="0049251A"/>
    <w:rsid w:val="00497E54"/>
    <w:rsid w:val="004A18E0"/>
    <w:rsid w:val="004A23A6"/>
    <w:rsid w:val="004A2D7C"/>
    <w:rsid w:val="004A3D92"/>
    <w:rsid w:val="004A567F"/>
    <w:rsid w:val="004B2A68"/>
    <w:rsid w:val="004B2EA1"/>
    <w:rsid w:val="004C2282"/>
    <w:rsid w:val="004D0B2C"/>
    <w:rsid w:val="004D5F8D"/>
    <w:rsid w:val="004D7B7F"/>
    <w:rsid w:val="004E0672"/>
    <w:rsid w:val="004E5128"/>
    <w:rsid w:val="004F0553"/>
    <w:rsid w:val="004F0B0B"/>
    <w:rsid w:val="004F0E29"/>
    <w:rsid w:val="004F12EE"/>
    <w:rsid w:val="004F339A"/>
    <w:rsid w:val="004F65D7"/>
    <w:rsid w:val="00503492"/>
    <w:rsid w:val="00507039"/>
    <w:rsid w:val="00507504"/>
    <w:rsid w:val="00521037"/>
    <w:rsid w:val="005239AB"/>
    <w:rsid w:val="00531E13"/>
    <w:rsid w:val="005322AC"/>
    <w:rsid w:val="005340E0"/>
    <w:rsid w:val="0054070F"/>
    <w:rsid w:val="005428C7"/>
    <w:rsid w:val="00546EC7"/>
    <w:rsid w:val="00553D42"/>
    <w:rsid w:val="0055484E"/>
    <w:rsid w:val="0055637E"/>
    <w:rsid w:val="005606BF"/>
    <w:rsid w:val="00570762"/>
    <w:rsid w:val="00575911"/>
    <w:rsid w:val="00577F90"/>
    <w:rsid w:val="0058198C"/>
    <w:rsid w:val="0058263C"/>
    <w:rsid w:val="005830B8"/>
    <w:rsid w:val="0058419A"/>
    <w:rsid w:val="005851B1"/>
    <w:rsid w:val="005922FE"/>
    <w:rsid w:val="005A051E"/>
    <w:rsid w:val="005A22B3"/>
    <w:rsid w:val="005A32DC"/>
    <w:rsid w:val="005A6460"/>
    <w:rsid w:val="005A7004"/>
    <w:rsid w:val="005B0C6E"/>
    <w:rsid w:val="005B2D84"/>
    <w:rsid w:val="005B5613"/>
    <w:rsid w:val="005C4CB4"/>
    <w:rsid w:val="005C5190"/>
    <w:rsid w:val="005D2DF8"/>
    <w:rsid w:val="005D4061"/>
    <w:rsid w:val="005D5023"/>
    <w:rsid w:val="005D6924"/>
    <w:rsid w:val="005E1463"/>
    <w:rsid w:val="005E2BA2"/>
    <w:rsid w:val="005E5EA3"/>
    <w:rsid w:val="005E63C5"/>
    <w:rsid w:val="005F222F"/>
    <w:rsid w:val="005F4D8A"/>
    <w:rsid w:val="005F57BF"/>
    <w:rsid w:val="005F7474"/>
    <w:rsid w:val="00605C4B"/>
    <w:rsid w:val="00613647"/>
    <w:rsid w:val="006142D3"/>
    <w:rsid w:val="00616B2F"/>
    <w:rsid w:val="0062364E"/>
    <w:rsid w:val="0063536B"/>
    <w:rsid w:val="006364E6"/>
    <w:rsid w:val="006367AD"/>
    <w:rsid w:val="00637107"/>
    <w:rsid w:val="00640C81"/>
    <w:rsid w:val="0064239E"/>
    <w:rsid w:val="00652659"/>
    <w:rsid w:val="00660C36"/>
    <w:rsid w:val="0066115E"/>
    <w:rsid w:val="006836E2"/>
    <w:rsid w:val="0069156A"/>
    <w:rsid w:val="006963BA"/>
    <w:rsid w:val="006A09FC"/>
    <w:rsid w:val="006A18C5"/>
    <w:rsid w:val="006A6BD1"/>
    <w:rsid w:val="006B1D8F"/>
    <w:rsid w:val="006B3918"/>
    <w:rsid w:val="006C3353"/>
    <w:rsid w:val="006D0EE6"/>
    <w:rsid w:val="006D28A7"/>
    <w:rsid w:val="006D39CE"/>
    <w:rsid w:val="006E0927"/>
    <w:rsid w:val="006E2301"/>
    <w:rsid w:val="006E36C6"/>
    <w:rsid w:val="006F167A"/>
    <w:rsid w:val="00703394"/>
    <w:rsid w:val="0070714C"/>
    <w:rsid w:val="00710DC4"/>
    <w:rsid w:val="0071207D"/>
    <w:rsid w:val="00720C10"/>
    <w:rsid w:val="007309C1"/>
    <w:rsid w:val="00732577"/>
    <w:rsid w:val="007335BD"/>
    <w:rsid w:val="007345ED"/>
    <w:rsid w:val="00740385"/>
    <w:rsid w:val="00740963"/>
    <w:rsid w:val="00741C3E"/>
    <w:rsid w:val="007450F2"/>
    <w:rsid w:val="00745F76"/>
    <w:rsid w:val="0075261E"/>
    <w:rsid w:val="007531B1"/>
    <w:rsid w:val="00755357"/>
    <w:rsid w:val="00757BFD"/>
    <w:rsid w:val="00762414"/>
    <w:rsid w:val="0076420C"/>
    <w:rsid w:val="00771621"/>
    <w:rsid w:val="007717D0"/>
    <w:rsid w:val="00773D04"/>
    <w:rsid w:val="00783ABF"/>
    <w:rsid w:val="00785EAA"/>
    <w:rsid w:val="00795BE3"/>
    <w:rsid w:val="007A11E1"/>
    <w:rsid w:val="007A27C5"/>
    <w:rsid w:val="007A3831"/>
    <w:rsid w:val="007A6F25"/>
    <w:rsid w:val="007A7D86"/>
    <w:rsid w:val="007B2112"/>
    <w:rsid w:val="007B3185"/>
    <w:rsid w:val="007B3C81"/>
    <w:rsid w:val="007B797E"/>
    <w:rsid w:val="007C03DA"/>
    <w:rsid w:val="007D144B"/>
    <w:rsid w:val="007E5E24"/>
    <w:rsid w:val="007E7485"/>
    <w:rsid w:val="007E7BEA"/>
    <w:rsid w:val="007F5288"/>
    <w:rsid w:val="007F7A76"/>
    <w:rsid w:val="008004EB"/>
    <w:rsid w:val="0080078B"/>
    <w:rsid w:val="0080748D"/>
    <w:rsid w:val="00814079"/>
    <w:rsid w:val="008208E0"/>
    <w:rsid w:val="00823BC7"/>
    <w:rsid w:val="00823C8E"/>
    <w:rsid w:val="0082593F"/>
    <w:rsid w:val="00836BD0"/>
    <w:rsid w:val="00843BCC"/>
    <w:rsid w:val="0085009C"/>
    <w:rsid w:val="00852A06"/>
    <w:rsid w:val="0085626B"/>
    <w:rsid w:val="0086168D"/>
    <w:rsid w:val="00867AA4"/>
    <w:rsid w:val="0087303F"/>
    <w:rsid w:val="0087769E"/>
    <w:rsid w:val="0088009E"/>
    <w:rsid w:val="008812BB"/>
    <w:rsid w:val="008836C5"/>
    <w:rsid w:val="008839D0"/>
    <w:rsid w:val="00884CBA"/>
    <w:rsid w:val="008855F7"/>
    <w:rsid w:val="00891933"/>
    <w:rsid w:val="00893609"/>
    <w:rsid w:val="00897CCD"/>
    <w:rsid w:val="008A03FC"/>
    <w:rsid w:val="008A2DEC"/>
    <w:rsid w:val="008A454E"/>
    <w:rsid w:val="008A5350"/>
    <w:rsid w:val="008B2BE4"/>
    <w:rsid w:val="008B65EA"/>
    <w:rsid w:val="008C1CF9"/>
    <w:rsid w:val="008C3C59"/>
    <w:rsid w:val="008C43A0"/>
    <w:rsid w:val="008D47F9"/>
    <w:rsid w:val="008D5469"/>
    <w:rsid w:val="008E01EE"/>
    <w:rsid w:val="008E171A"/>
    <w:rsid w:val="008E1B56"/>
    <w:rsid w:val="008E22BA"/>
    <w:rsid w:val="008F5348"/>
    <w:rsid w:val="008F5619"/>
    <w:rsid w:val="008F5A4E"/>
    <w:rsid w:val="008F7464"/>
    <w:rsid w:val="0090235F"/>
    <w:rsid w:val="009027E3"/>
    <w:rsid w:val="00905062"/>
    <w:rsid w:val="00905B3D"/>
    <w:rsid w:val="009130AE"/>
    <w:rsid w:val="00915586"/>
    <w:rsid w:val="0091663C"/>
    <w:rsid w:val="0091680E"/>
    <w:rsid w:val="00917424"/>
    <w:rsid w:val="0091783C"/>
    <w:rsid w:val="00917914"/>
    <w:rsid w:val="009179F8"/>
    <w:rsid w:val="00927117"/>
    <w:rsid w:val="00932903"/>
    <w:rsid w:val="0093471D"/>
    <w:rsid w:val="0094113F"/>
    <w:rsid w:val="00945FDB"/>
    <w:rsid w:val="009472CE"/>
    <w:rsid w:val="0094730A"/>
    <w:rsid w:val="009521B0"/>
    <w:rsid w:val="00953A80"/>
    <w:rsid w:val="00963030"/>
    <w:rsid w:val="00970033"/>
    <w:rsid w:val="009779A5"/>
    <w:rsid w:val="009828ED"/>
    <w:rsid w:val="009852BE"/>
    <w:rsid w:val="00990D14"/>
    <w:rsid w:val="00994B01"/>
    <w:rsid w:val="009A56CE"/>
    <w:rsid w:val="009A5B65"/>
    <w:rsid w:val="009A7E28"/>
    <w:rsid w:val="009B13E2"/>
    <w:rsid w:val="009B7949"/>
    <w:rsid w:val="009C1F92"/>
    <w:rsid w:val="009D2684"/>
    <w:rsid w:val="009D40E7"/>
    <w:rsid w:val="009D44F3"/>
    <w:rsid w:val="009D4EBD"/>
    <w:rsid w:val="009E20C9"/>
    <w:rsid w:val="009E4A54"/>
    <w:rsid w:val="009F31F1"/>
    <w:rsid w:val="009F4740"/>
    <w:rsid w:val="009F56CE"/>
    <w:rsid w:val="009F7ACE"/>
    <w:rsid w:val="00A03BE1"/>
    <w:rsid w:val="00A0485F"/>
    <w:rsid w:val="00A07762"/>
    <w:rsid w:val="00A178F3"/>
    <w:rsid w:val="00A2356A"/>
    <w:rsid w:val="00A30C97"/>
    <w:rsid w:val="00A3240D"/>
    <w:rsid w:val="00A32815"/>
    <w:rsid w:val="00A33F09"/>
    <w:rsid w:val="00A37260"/>
    <w:rsid w:val="00A425C3"/>
    <w:rsid w:val="00A430B4"/>
    <w:rsid w:val="00A47E6A"/>
    <w:rsid w:val="00A51B40"/>
    <w:rsid w:val="00A52ECC"/>
    <w:rsid w:val="00A5499F"/>
    <w:rsid w:val="00A56AEE"/>
    <w:rsid w:val="00A60288"/>
    <w:rsid w:val="00A659C5"/>
    <w:rsid w:val="00A67830"/>
    <w:rsid w:val="00A8086A"/>
    <w:rsid w:val="00A8122C"/>
    <w:rsid w:val="00A8248C"/>
    <w:rsid w:val="00A82ACF"/>
    <w:rsid w:val="00A9298C"/>
    <w:rsid w:val="00A93EA6"/>
    <w:rsid w:val="00A96B7D"/>
    <w:rsid w:val="00A97454"/>
    <w:rsid w:val="00AA26E8"/>
    <w:rsid w:val="00AA39E0"/>
    <w:rsid w:val="00AA6808"/>
    <w:rsid w:val="00AA7750"/>
    <w:rsid w:val="00AC0090"/>
    <w:rsid w:val="00AC2385"/>
    <w:rsid w:val="00AD2F2C"/>
    <w:rsid w:val="00AE764E"/>
    <w:rsid w:val="00AF0265"/>
    <w:rsid w:val="00AF5E32"/>
    <w:rsid w:val="00AF7512"/>
    <w:rsid w:val="00B003E6"/>
    <w:rsid w:val="00B07266"/>
    <w:rsid w:val="00B1112A"/>
    <w:rsid w:val="00B12779"/>
    <w:rsid w:val="00B1300E"/>
    <w:rsid w:val="00B2173C"/>
    <w:rsid w:val="00B21993"/>
    <w:rsid w:val="00B229C3"/>
    <w:rsid w:val="00B23876"/>
    <w:rsid w:val="00B24FA6"/>
    <w:rsid w:val="00B2711F"/>
    <w:rsid w:val="00B2761D"/>
    <w:rsid w:val="00B32196"/>
    <w:rsid w:val="00B3309F"/>
    <w:rsid w:val="00B375D7"/>
    <w:rsid w:val="00B41456"/>
    <w:rsid w:val="00B439D5"/>
    <w:rsid w:val="00B46261"/>
    <w:rsid w:val="00B47322"/>
    <w:rsid w:val="00B601AE"/>
    <w:rsid w:val="00B63F38"/>
    <w:rsid w:val="00B66D30"/>
    <w:rsid w:val="00B80D2E"/>
    <w:rsid w:val="00B81147"/>
    <w:rsid w:val="00B8332E"/>
    <w:rsid w:val="00B90AAA"/>
    <w:rsid w:val="00B92157"/>
    <w:rsid w:val="00B955B8"/>
    <w:rsid w:val="00B964EB"/>
    <w:rsid w:val="00B9650B"/>
    <w:rsid w:val="00B97055"/>
    <w:rsid w:val="00BA32A7"/>
    <w:rsid w:val="00BA37FB"/>
    <w:rsid w:val="00BB3DF0"/>
    <w:rsid w:val="00BB5801"/>
    <w:rsid w:val="00BC47DD"/>
    <w:rsid w:val="00BD7408"/>
    <w:rsid w:val="00BE23EF"/>
    <w:rsid w:val="00BE4584"/>
    <w:rsid w:val="00BF2691"/>
    <w:rsid w:val="00BF6051"/>
    <w:rsid w:val="00BF6117"/>
    <w:rsid w:val="00C0578D"/>
    <w:rsid w:val="00C062E6"/>
    <w:rsid w:val="00C11218"/>
    <w:rsid w:val="00C11E72"/>
    <w:rsid w:val="00C12023"/>
    <w:rsid w:val="00C23B24"/>
    <w:rsid w:val="00C26D24"/>
    <w:rsid w:val="00C325D6"/>
    <w:rsid w:val="00C3273A"/>
    <w:rsid w:val="00C34EF0"/>
    <w:rsid w:val="00C353D1"/>
    <w:rsid w:val="00C35BC0"/>
    <w:rsid w:val="00C37F32"/>
    <w:rsid w:val="00C44AD5"/>
    <w:rsid w:val="00C45AC1"/>
    <w:rsid w:val="00C479B3"/>
    <w:rsid w:val="00C53703"/>
    <w:rsid w:val="00C56B1F"/>
    <w:rsid w:val="00C60418"/>
    <w:rsid w:val="00C638BD"/>
    <w:rsid w:val="00C63D37"/>
    <w:rsid w:val="00C67D2A"/>
    <w:rsid w:val="00C70430"/>
    <w:rsid w:val="00C757E2"/>
    <w:rsid w:val="00C82F86"/>
    <w:rsid w:val="00C8791C"/>
    <w:rsid w:val="00C87B12"/>
    <w:rsid w:val="00C954C4"/>
    <w:rsid w:val="00CA5B86"/>
    <w:rsid w:val="00CB73F0"/>
    <w:rsid w:val="00CC0B9D"/>
    <w:rsid w:val="00CC184F"/>
    <w:rsid w:val="00CD5EC6"/>
    <w:rsid w:val="00CD5F38"/>
    <w:rsid w:val="00CD77DA"/>
    <w:rsid w:val="00CE3F06"/>
    <w:rsid w:val="00CF1289"/>
    <w:rsid w:val="00CF1EB0"/>
    <w:rsid w:val="00CF2D76"/>
    <w:rsid w:val="00CF7BAF"/>
    <w:rsid w:val="00D00399"/>
    <w:rsid w:val="00D04C97"/>
    <w:rsid w:val="00D146BC"/>
    <w:rsid w:val="00D266EC"/>
    <w:rsid w:val="00D26937"/>
    <w:rsid w:val="00D27DBB"/>
    <w:rsid w:val="00D30CF2"/>
    <w:rsid w:val="00D30FC2"/>
    <w:rsid w:val="00D31530"/>
    <w:rsid w:val="00D31CFC"/>
    <w:rsid w:val="00D34495"/>
    <w:rsid w:val="00D3453E"/>
    <w:rsid w:val="00D349B3"/>
    <w:rsid w:val="00D40F1A"/>
    <w:rsid w:val="00D418F1"/>
    <w:rsid w:val="00D5101B"/>
    <w:rsid w:val="00D5423A"/>
    <w:rsid w:val="00D57E1E"/>
    <w:rsid w:val="00D62D73"/>
    <w:rsid w:val="00D6784E"/>
    <w:rsid w:val="00D8476D"/>
    <w:rsid w:val="00D91F65"/>
    <w:rsid w:val="00D92E96"/>
    <w:rsid w:val="00D93C32"/>
    <w:rsid w:val="00D94B1D"/>
    <w:rsid w:val="00DA2FCD"/>
    <w:rsid w:val="00DA6649"/>
    <w:rsid w:val="00DA7D2C"/>
    <w:rsid w:val="00DA7EEF"/>
    <w:rsid w:val="00DB2466"/>
    <w:rsid w:val="00DB3C7E"/>
    <w:rsid w:val="00DC04BC"/>
    <w:rsid w:val="00DC4EE2"/>
    <w:rsid w:val="00DD020B"/>
    <w:rsid w:val="00DD31C0"/>
    <w:rsid w:val="00DD53F5"/>
    <w:rsid w:val="00DE0002"/>
    <w:rsid w:val="00E035E5"/>
    <w:rsid w:val="00E06624"/>
    <w:rsid w:val="00E119F0"/>
    <w:rsid w:val="00E163ED"/>
    <w:rsid w:val="00E166C2"/>
    <w:rsid w:val="00E20E2A"/>
    <w:rsid w:val="00E21799"/>
    <w:rsid w:val="00E2241A"/>
    <w:rsid w:val="00E233E9"/>
    <w:rsid w:val="00E2631F"/>
    <w:rsid w:val="00E2676C"/>
    <w:rsid w:val="00E27665"/>
    <w:rsid w:val="00E31A92"/>
    <w:rsid w:val="00E33417"/>
    <w:rsid w:val="00E35994"/>
    <w:rsid w:val="00E40E5A"/>
    <w:rsid w:val="00E41C00"/>
    <w:rsid w:val="00E47CB6"/>
    <w:rsid w:val="00E552DB"/>
    <w:rsid w:val="00E61CE2"/>
    <w:rsid w:val="00E65497"/>
    <w:rsid w:val="00E6694E"/>
    <w:rsid w:val="00E7063F"/>
    <w:rsid w:val="00E75453"/>
    <w:rsid w:val="00E76BF7"/>
    <w:rsid w:val="00E76EFA"/>
    <w:rsid w:val="00E864AB"/>
    <w:rsid w:val="00E878E5"/>
    <w:rsid w:val="00E90F36"/>
    <w:rsid w:val="00EA68E4"/>
    <w:rsid w:val="00EA69E9"/>
    <w:rsid w:val="00EA7A94"/>
    <w:rsid w:val="00EB02DF"/>
    <w:rsid w:val="00EB3525"/>
    <w:rsid w:val="00EC1D22"/>
    <w:rsid w:val="00EC2D59"/>
    <w:rsid w:val="00EC312C"/>
    <w:rsid w:val="00ED09BD"/>
    <w:rsid w:val="00ED65BC"/>
    <w:rsid w:val="00EE11D1"/>
    <w:rsid w:val="00EE35F4"/>
    <w:rsid w:val="00EF1219"/>
    <w:rsid w:val="00EF48E5"/>
    <w:rsid w:val="00EF62E4"/>
    <w:rsid w:val="00EF7E06"/>
    <w:rsid w:val="00F01FB2"/>
    <w:rsid w:val="00F05492"/>
    <w:rsid w:val="00F11294"/>
    <w:rsid w:val="00F11F65"/>
    <w:rsid w:val="00F12E0E"/>
    <w:rsid w:val="00F26374"/>
    <w:rsid w:val="00F2694F"/>
    <w:rsid w:val="00F30542"/>
    <w:rsid w:val="00F313CB"/>
    <w:rsid w:val="00F46CF9"/>
    <w:rsid w:val="00F52339"/>
    <w:rsid w:val="00F60815"/>
    <w:rsid w:val="00F62CC7"/>
    <w:rsid w:val="00F6312E"/>
    <w:rsid w:val="00F7040E"/>
    <w:rsid w:val="00F73AB3"/>
    <w:rsid w:val="00F74469"/>
    <w:rsid w:val="00F7473E"/>
    <w:rsid w:val="00F80907"/>
    <w:rsid w:val="00F906B9"/>
    <w:rsid w:val="00F92D40"/>
    <w:rsid w:val="00F9394E"/>
    <w:rsid w:val="00F9741D"/>
    <w:rsid w:val="00FA24C1"/>
    <w:rsid w:val="00FB177C"/>
    <w:rsid w:val="00FB2BF5"/>
    <w:rsid w:val="00FC0350"/>
    <w:rsid w:val="00FC23BD"/>
    <w:rsid w:val="00FC7201"/>
    <w:rsid w:val="00FC7A6F"/>
    <w:rsid w:val="00FD5764"/>
    <w:rsid w:val="00FD5816"/>
    <w:rsid w:val="00FF16B0"/>
    <w:rsid w:val="00FF1E3A"/>
    <w:rsid w:val="00FF3112"/>
    <w:rsid w:val="00FF41E0"/>
    <w:rsid w:val="00FF5CB3"/>
    <w:rsid w:val="00FF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A6BD1"/>
    <w:rPr>
      <w:sz w:val="20"/>
      <w:szCs w:val="20"/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701A"/>
    <w:pPr>
      <w:spacing w:before="240" w:after="60"/>
      <w:outlineLvl w:val="4"/>
    </w:pPr>
    <w:rPr>
      <w:b/>
      <w:i/>
      <w:sz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01A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01A"/>
    <w:pPr>
      <w:spacing w:before="240" w:after="60"/>
      <w:outlineLvl w:val="6"/>
    </w:pPr>
    <w:rPr>
      <w:sz w:val="16"/>
      <w:szCs w:val="16"/>
      <w:lang w:eastAsia="ja-JP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01A"/>
    <w:pPr>
      <w:keepNext/>
      <w:jc w:val="center"/>
      <w:outlineLvl w:val="7"/>
    </w:pPr>
    <w:rPr>
      <w:b/>
      <w:sz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01A"/>
    <w:pPr>
      <w:keepNext/>
      <w:outlineLvl w:val="8"/>
    </w:pPr>
    <w:rPr>
      <w:i/>
      <w:sz w:val="16"/>
      <w:lang w:val="sr-Cyrl-CS"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701A"/>
    <w:rPr>
      <w:sz w:val="32"/>
      <w:lang w:val="sr-Cyrl-CS" w:eastAsia="hr-H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2701A"/>
    <w:rPr>
      <w:b/>
      <w:sz w:val="1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2701A"/>
    <w:rPr>
      <w:b/>
      <w:sz w:val="16"/>
      <w:lang w:eastAsia="hr-H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2701A"/>
    <w:rPr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2701A"/>
    <w:rPr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2701A"/>
    <w:rPr>
      <w:sz w:val="1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2701A"/>
    <w:rPr>
      <w:b/>
      <w:sz w:val="24"/>
      <w:lang w:val="sr-Cyrl-C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2701A"/>
    <w:rPr>
      <w:i/>
      <w:sz w:val="16"/>
      <w:lang w:val="sr-Cyrl-CS"/>
    </w:rPr>
  </w:style>
  <w:style w:type="paragraph" w:styleId="Title">
    <w:name w:val="Title"/>
    <w:basedOn w:val="Normal"/>
    <w:link w:val="TitleChar"/>
    <w:uiPriority w:val="99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basedOn w:val="DefaultParagraphFont"/>
    <w:link w:val="Title"/>
    <w:uiPriority w:val="99"/>
    <w:locked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99"/>
    <w:qFormat/>
    <w:rsid w:val="0022701A"/>
    <w:rPr>
      <w:rFonts w:ascii="Calibri" w:eastAsia="MS Mincho" w:hAnsi="Calibri"/>
      <w:szCs w:val="20"/>
      <w:lang w:eastAsia="ja-JP"/>
    </w:rPr>
  </w:style>
  <w:style w:type="character" w:customStyle="1" w:styleId="NoSpacingChar">
    <w:name w:val="No Spacing Char"/>
    <w:link w:val="NoSpacing"/>
    <w:uiPriority w:val="99"/>
    <w:locked/>
    <w:rsid w:val="0022701A"/>
    <w:rPr>
      <w:rFonts w:ascii="Calibri" w:eastAsia="MS Mincho" w:hAnsi="Calibri"/>
      <w:sz w:val="22"/>
      <w:lang w:eastAsia="ja-JP"/>
    </w:rPr>
  </w:style>
  <w:style w:type="paragraph" w:styleId="BodyText">
    <w:name w:val="Body Text"/>
    <w:basedOn w:val="Normal"/>
    <w:link w:val="BodyTextChar"/>
    <w:uiPriority w:val="99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A6BD1"/>
    <w:rPr>
      <w:sz w:val="40"/>
      <w:lang w:val="sr-Cyrl-CS" w:eastAsia="hr-HR"/>
    </w:rPr>
  </w:style>
  <w:style w:type="paragraph" w:styleId="Footer">
    <w:name w:val="footer"/>
    <w:basedOn w:val="Normal"/>
    <w:link w:val="Foot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6BD1"/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6A6BD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BD1"/>
    <w:rPr>
      <w:rFonts w:ascii="Tahoma" w:hAnsi="Tahoma"/>
      <w:sz w:val="16"/>
      <w:lang w:eastAsia="hr-HR"/>
    </w:rPr>
  </w:style>
  <w:style w:type="paragraph" w:customStyle="1" w:styleId="TezeCharChar">
    <w:name w:val="Teze Char Char"/>
    <w:basedOn w:val="Normal"/>
    <w:uiPriority w:val="99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uiPriority w:val="99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6A6BD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6BD1"/>
    <w:rPr>
      <w:lang w:eastAsia="hr-HR"/>
    </w:rPr>
  </w:style>
  <w:style w:type="paragraph" w:customStyle="1" w:styleId="Naslov">
    <w:name w:val="Naslov"/>
    <w:basedOn w:val="Title"/>
    <w:uiPriority w:val="99"/>
    <w:rsid w:val="006A6BD1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basedOn w:val="DefaultParagraphFont"/>
    <w:uiPriority w:val="99"/>
    <w:rsid w:val="006A6BD1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6A6BD1"/>
    <w:pPr>
      <w:ind w:left="400"/>
    </w:pPr>
  </w:style>
  <w:style w:type="paragraph" w:styleId="Caption">
    <w:name w:val="caption"/>
    <w:basedOn w:val="Normal"/>
    <w:next w:val="Normal"/>
    <w:uiPriority w:val="99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uiPriority w:val="99"/>
    <w:rsid w:val="006A6B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A6BD1"/>
    <w:rPr>
      <w:lang w:eastAsia="hr-HR"/>
    </w:rPr>
  </w:style>
  <w:style w:type="paragraph" w:styleId="BodyText3">
    <w:name w:val="Body Text 3"/>
    <w:basedOn w:val="Normal"/>
    <w:link w:val="BodyText3Char"/>
    <w:uiPriority w:val="99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A6BD1"/>
    <w:rPr>
      <w:i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A6BD1"/>
    <w:rPr>
      <w:rFonts w:ascii="Tahoma" w:hAnsi="Tahoma"/>
      <w:shd w:val="clear" w:color="auto" w:fill="000080"/>
      <w:lang w:eastAsia="hr-HR"/>
    </w:rPr>
  </w:style>
  <w:style w:type="character" w:styleId="FollowedHyperlink">
    <w:name w:val="FollowedHyperlink"/>
    <w:basedOn w:val="DefaultParagraphFont"/>
    <w:uiPriority w:val="99"/>
    <w:rsid w:val="006A6BD1"/>
    <w:rPr>
      <w:rFonts w:cs="Times New Roman"/>
      <w:color w:val="800080"/>
      <w:u w:val="single"/>
    </w:rPr>
  </w:style>
  <w:style w:type="character" w:customStyle="1" w:styleId="lat">
    <w:name w:val="lat"/>
    <w:uiPriority w:val="99"/>
    <w:rsid w:val="006A6BD1"/>
  </w:style>
  <w:style w:type="paragraph" w:styleId="CommentText">
    <w:name w:val="annotation text"/>
    <w:basedOn w:val="Normal"/>
    <w:link w:val="CommentTextChar"/>
    <w:uiPriority w:val="99"/>
    <w:semiHidden/>
    <w:rsid w:val="006A6BD1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A6BD1"/>
    <w:rPr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6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A6BD1"/>
    <w:rPr>
      <w:b/>
    </w:rPr>
  </w:style>
  <w:style w:type="table" w:styleId="TableGrid">
    <w:name w:val="Table Grid"/>
    <w:basedOn w:val="TableNormal"/>
    <w:uiPriority w:val="99"/>
    <w:rsid w:val="006A6B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A6BD1"/>
    <w:pPr>
      <w:ind w:left="360"/>
    </w:pPr>
    <w:rPr>
      <w:bCs/>
      <w:sz w:val="28"/>
      <w:szCs w:val="28"/>
      <w:lang w:val="sr-Cyrl-CS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6BD1"/>
    <w:rPr>
      <w:sz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99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uiPriority w:val="99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C60418"/>
    <w:rPr>
      <w:rFonts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67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76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86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66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84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13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92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44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81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98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60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36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53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69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55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51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657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59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8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723">
              <w:marLeft w:val="0"/>
              <w:marRight w:val="0"/>
              <w:marTop w:val="30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8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8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682</TotalTime>
  <Pages>17</Pages>
  <Words>2632</Words>
  <Characters>15006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Gojko Banovic</dc:creator>
  <cp:keywords/>
  <dc:description/>
  <cp:lastModifiedBy>Radisa</cp:lastModifiedBy>
  <cp:revision>92</cp:revision>
  <cp:lastPrinted>2015-10-04T16:30:00Z</cp:lastPrinted>
  <dcterms:created xsi:type="dcterms:W3CDTF">2015-09-08T08:17:00Z</dcterms:created>
  <dcterms:modified xsi:type="dcterms:W3CDTF">2015-10-05T08:46:00Z</dcterms:modified>
</cp:coreProperties>
</file>